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headerReference w:type="even" r:id="rId8"/>
          <w:headerReference w:type="default" r:id="rId9"/>
          <w:footerReference w:type="even" r:id="rId10"/>
          <w:footerReference w:type="default" r:id="rId11"/>
          <w:headerReference w:type="first" r:id="rId12"/>
          <w:footerReference w:type="first" r:id="rId13"/>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33"/>
        <w:gridCol w:w="4421"/>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86DE3B3" w14:textId="77777777" w:rsidR="00D31969" w:rsidRDefault="00D31969" w:rsidP="00D31969">
            <w:pPr>
              <w:pStyle w:val="af4"/>
            </w:pPr>
            <w:r>
              <w:t>УТВЕРЖДАЮ:</w:t>
            </w:r>
          </w:p>
          <w:p w14:paraId="7AC50631" w14:textId="77777777" w:rsidR="00D31969" w:rsidRDefault="00D31969" w:rsidP="00D31969">
            <w:pPr>
              <w:pStyle w:val="af4"/>
            </w:pPr>
            <w:r>
              <w:t>Директор Филиала ООО «Байкальская энергетическая компания»ТЭЦ-9</w:t>
            </w:r>
          </w:p>
          <w:p w14:paraId="738B8088" w14:textId="77777777" w:rsidR="00D31969" w:rsidRDefault="00D31969" w:rsidP="00D31969">
            <w:pPr>
              <w:pStyle w:val="af4"/>
            </w:pPr>
          </w:p>
          <w:p w14:paraId="278F782E" w14:textId="68E71E2D" w:rsidR="00A02C54" w:rsidRPr="000713B0" w:rsidRDefault="00D31969" w:rsidP="00D31969">
            <w:pPr>
              <w:pStyle w:val="af4"/>
            </w:pPr>
            <w:r>
              <w:t>_____________А.В.</w:t>
            </w:r>
            <w:r w:rsidR="00BE37CF">
              <w:rPr>
                <w:lang w:val="en-US"/>
              </w:rPr>
              <w:t xml:space="preserve"> </w:t>
            </w:r>
            <w:r>
              <w:t>Нелюбов</w:t>
            </w:r>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7D933BE0" w:rsidR="00A02C54" w:rsidRPr="000713B0" w:rsidRDefault="001B326D"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31969">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2939B3D5"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w:t>
                </w:r>
                <w:r w:rsidR="00B442BF">
                  <w:rPr>
                    <w:noProof/>
                  </w:rPr>
                  <w:t>1</w:t>
                </w:r>
                <w:r w:rsidR="00EF53EC">
                  <w:rPr>
                    <w:noProof/>
                  </w:rPr>
                  <w:t>453</w:t>
                </w:r>
                <w:r w:rsidR="0003406A">
                  <w:rPr>
                    <w:noProof/>
                  </w:rPr>
                  <w:t>»</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0D25E5FF"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136D69">
          <w:rPr>
            <w:noProof/>
            <w:webHidden/>
            <w:sz w:val="22"/>
          </w:rPr>
          <w:t>3</w:t>
        </w:r>
        <w:r w:rsidR="00321FCF" w:rsidRPr="00321FCF">
          <w:rPr>
            <w:noProof/>
            <w:webHidden/>
            <w:sz w:val="22"/>
          </w:rPr>
          <w:fldChar w:fldCharType="end"/>
        </w:r>
      </w:hyperlink>
    </w:p>
    <w:p w14:paraId="113740F3" w14:textId="210E45D9" w:rsidR="00321FCF" w:rsidRPr="00321FCF" w:rsidRDefault="001B326D">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136D69">
          <w:rPr>
            <w:noProof/>
            <w:webHidden/>
            <w:sz w:val="22"/>
          </w:rPr>
          <w:t>5</w:t>
        </w:r>
        <w:r w:rsidR="00321FCF" w:rsidRPr="00321FCF">
          <w:rPr>
            <w:noProof/>
            <w:webHidden/>
            <w:sz w:val="22"/>
          </w:rPr>
          <w:fldChar w:fldCharType="end"/>
        </w:r>
      </w:hyperlink>
    </w:p>
    <w:p w14:paraId="0FC370A3" w14:textId="2AF236BE" w:rsidR="00321FCF" w:rsidRPr="00321FCF" w:rsidRDefault="001B326D">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136D69">
          <w:rPr>
            <w:noProof/>
            <w:webHidden/>
            <w:sz w:val="22"/>
          </w:rPr>
          <w:t>6</w:t>
        </w:r>
        <w:r w:rsidR="00321FCF" w:rsidRPr="00321FCF">
          <w:rPr>
            <w:noProof/>
            <w:webHidden/>
            <w:sz w:val="22"/>
          </w:rPr>
          <w:fldChar w:fldCharType="end"/>
        </w:r>
      </w:hyperlink>
    </w:p>
    <w:p w14:paraId="57C4E632" w14:textId="6ABE35A0" w:rsidR="00321FCF" w:rsidRPr="00321FCF" w:rsidRDefault="001B326D">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136D69">
          <w:rPr>
            <w:noProof/>
            <w:webHidden/>
            <w:sz w:val="22"/>
          </w:rPr>
          <w:t>8</w:t>
        </w:r>
        <w:r w:rsidR="00321FCF" w:rsidRPr="00321FCF">
          <w:rPr>
            <w:noProof/>
            <w:webHidden/>
            <w:sz w:val="22"/>
          </w:rPr>
          <w:fldChar w:fldCharType="end"/>
        </w:r>
      </w:hyperlink>
    </w:p>
    <w:p w14:paraId="37BFE2DB" w14:textId="39A193C5" w:rsidR="00321FCF" w:rsidRPr="00321FCF" w:rsidRDefault="001B326D">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136D69">
          <w:rPr>
            <w:noProof/>
            <w:webHidden/>
            <w:sz w:val="22"/>
          </w:rPr>
          <w:t>13</w:t>
        </w:r>
        <w:r w:rsidR="00321FCF" w:rsidRPr="00321FCF">
          <w:rPr>
            <w:noProof/>
            <w:webHidden/>
            <w:sz w:val="22"/>
          </w:rPr>
          <w:fldChar w:fldCharType="end"/>
        </w:r>
      </w:hyperlink>
    </w:p>
    <w:p w14:paraId="576ECB77" w14:textId="786EC76D" w:rsidR="00321FCF" w:rsidRPr="00321FCF" w:rsidRDefault="001B326D">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136D69">
          <w:rPr>
            <w:noProof/>
            <w:webHidden/>
            <w:sz w:val="22"/>
          </w:rPr>
          <w:t>21</w:t>
        </w:r>
        <w:r w:rsidR="00321FCF" w:rsidRPr="00321FCF">
          <w:rPr>
            <w:noProof/>
            <w:webHidden/>
            <w:sz w:val="22"/>
          </w:rPr>
          <w:fldChar w:fldCharType="end"/>
        </w:r>
      </w:hyperlink>
    </w:p>
    <w:p w14:paraId="50808140" w14:textId="1FE0CF99" w:rsidR="00321FCF" w:rsidRPr="00321FCF" w:rsidRDefault="001B326D">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136D69">
          <w:rPr>
            <w:noProof/>
            <w:webHidden/>
            <w:sz w:val="22"/>
          </w:rPr>
          <w:t>24</w:t>
        </w:r>
        <w:r w:rsidR="00321FCF" w:rsidRPr="00321FCF">
          <w:rPr>
            <w:noProof/>
            <w:webHidden/>
            <w:sz w:val="22"/>
          </w:rPr>
          <w:fldChar w:fldCharType="end"/>
        </w:r>
      </w:hyperlink>
    </w:p>
    <w:p w14:paraId="6CEB591A" w14:textId="36948313" w:rsidR="00321FCF" w:rsidRPr="00321FCF" w:rsidRDefault="001B326D">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136D69">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tc>
          <w:tcPr>
            <w:tcW w:w="4395" w:type="dxa"/>
            <w:shd w:val="clear" w:color="auto" w:fill="FFFFCD" w:themeFill="background2"/>
          </w:tcPr>
          <w:p w14:paraId="24ADB96E" w14:textId="2295B56E" w:rsidR="0056005A" w:rsidRPr="000713B0" w:rsidRDefault="007D6706" w:rsidP="00E828B0">
            <w:pPr>
              <w:rPr>
                <w:highlight w:val="yellow"/>
              </w:rPr>
            </w:pPr>
            <w:r w:rsidRPr="007D6706">
              <w:t>Оказание услуг  по очистке дренажной канавы от зольных наносов в ПК 78-30 ТЭЦ-9</w:t>
            </w:r>
          </w:p>
        </w:tc>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0E711DDE" w:rsidR="0056005A" w:rsidRPr="00705864" w:rsidRDefault="001B326D"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BF0479">
                      <w:rPr>
                        <w:noProof/>
                      </w:rPr>
                      <w:t>504 692,79</w:t>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542B88AB" w:rsidR="0056005A" w:rsidRPr="000713B0" w:rsidRDefault="00475F6E" w:rsidP="00E828B0">
            <w:r>
              <w:rPr>
                <w:noProof/>
              </w:rPr>
              <w:t>1</w:t>
            </w:r>
            <w:r w:rsidR="00BF0479">
              <w:rPr>
                <w:noProof/>
              </w:rPr>
              <w:t>00</w:t>
            </w:r>
            <w:r>
              <w:rPr>
                <w:noProof/>
              </w:rPr>
              <w:t> 9</w:t>
            </w:r>
            <w:r w:rsidR="00BF0479">
              <w:rPr>
                <w:noProof/>
              </w:rPr>
              <w:t>38</w:t>
            </w:r>
            <w:r>
              <w:rPr>
                <w:noProof/>
              </w:rPr>
              <w:t>,</w:t>
            </w:r>
            <w:r w:rsidR="00BF0479">
              <w:rPr>
                <w:noProof/>
              </w:rPr>
              <w:t>56</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1B326D">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0C0B7C94"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30434">
              <w:rPr>
                <w:noProof/>
              </w:rPr>
              <w:t xml:space="preserve">да </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r w:rsidRPr="00806609">
              <w:t>Кроме того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37EEABE9" w:rsidR="00BD4BC1" w:rsidRDefault="00053539" w:rsidP="00BD4BC1">
            <w:pPr>
              <w:rPr>
                <w:noProof/>
              </w:rPr>
            </w:pPr>
            <w:r>
              <w:rPr>
                <w:noProof/>
              </w:rPr>
              <w:t xml:space="preserve">очистка дна дренажной канавы  от мокрого, вязкого увлажненного грунта, </w:t>
            </w:r>
            <w:r w:rsidR="00C0028C">
              <w:rPr>
                <w:noProof/>
              </w:rPr>
              <w:t>перевозка грунта</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r>
                          <w:t>СберБанк-АСТ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0318B025" w:rsidR="00BD4BC1" w:rsidRDefault="00475F6E" w:rsidP="00BD4BC1">
                <w:r>
                  <w:t>Кутузов Алексей Геннадьевич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7F614C4C" w:rsidR="00BD4BC1" w:rsidRPr="000713B0" w:rsidRDefault="000626A9" w:rsidP="00BD4BC1">
                <w:r>
                  <w:t>8395</w:t>
                </w:r>
                <w:r w:rsidR="00F82C12">
                  <w:t xml:space="preserve"> </w:t>
                </w:r>
                <w:r>
                  <w:t>5 503-</w:t>
                </w:r>
                <w:r w:rsidR="00475F6E">
                  <w:t>335</w:t>
                </w:r>
                <w:r w:rsidR="00BD4BC1">
                  <w:rPr>
                    <w:noProof/>
                  </w:rPr>
                  <w:fldChar w:fldCharType="begin"/>
                </w:r>
                <w:r w:rsidR="00BD4BC1">
                  <w:rPr>
                    <w:noProof/>
                  </w:rPr>
                  <w:instrText xml:space="preserve"> MERGEFIELD "Телефон_технического_специалиста"</w:instrText>
                </w:r>
                <w:r w:rsidR="001B326D">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5C64C746"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8F5900">
                      <w:rPr>
                        <w:sz w:val="24"/>
                        <w:szCs w:val="24"/>
                        <w:lang w:val="en-US" w:eastAsia="ru-RU"/>
                      </w:rPr>
                      <w:t>k</w:t>
                    </w:r>
                    <w:r w:rsidR="00475F6E">
                      <w:rPr>
                        <w:sz w:val="24"/>
                        <w:szCs w:val="24"/>
                        <w:lang w:val="en-US" w:eastAsia="ru-RU"/>
                      </w:rPr>
                      <w:t>utuzov_</w:t>
                    </w:r>
                    <w:r w:rsidR="008F5900">
                      <w:rPr>
                        <w:sz w:val="24"/>
                        <w:szCs w:val="24"/>
                        <w:lang w:val="en-US" w:eastAsia="ru-RU"/>
                      </w:rPr>
                      <w:t>ag</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1B326D">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52B8F698"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w:t>
                </w:r>
                <w:r w:rsidR="00F82C12">
                  <w:rPr>
                    <w:noProof/>
                  </w:rPr>
                  <w:t xml:space="preserve"> </w:t>
                </w:r>
                <w:r w:rsidR="00AF5326">
                  <w:rPr>
                    <w:noProof/>
                  </w:rPr>
                  <w:t>5 503561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fldChar w:fldCharType="end"/>
                </w:r>
              </w:p>
            </w:tc>
          </w:sdtContent>
        </w:sdt>
      </w:tr>
      <w:tr w:rsidR="00BD4BC1" w:rsidRPr="000713B0" w14:paraId="63C34965" w14:textId="77777777" w:rsidTr="009A2CC4">
        <w:trPr>
          <w:trHeight w:val="20"/>
        </w:trPr>
        <w:tc>
          <w:tcPr>
            <w:tcW w:w="851" w:type="dxa"/>
          </w:tcPr>
          <w:p w14:paraId="5C4EAB11" w14:textId="1FBD0535"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1B326D"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rPr>
              <w:color w:val="004C80" w:themeColor="accent5" w:themeShade="80"/>
              <w:sz w:val="24"/>
              <w:szCs w:val="24"/>
            </w:rPr>
          </w:sdtEndPr>
          <w:sdtContent>
            <w:tc>
              <w:tcPr>
                <w:tcW w:w="4395" w:type="dxa"/>
              </w:tcPr>
              <w:p w14:paraId="12B19836" w14:textId="0172E60D" w:rsidR="00BD4BC1" w:rsidRPr="000713B0" w:rsidRDefault="00BD4BC1" w:rsidP="00BD4BC1">
                <w:r w:rsidRPr="00FD7D1A">
                  <w:rPr>
                    <w:noProof/>
                    <w:color w:val="004C80" w:themeColor="accent5" w:themeShade="80"/>
                    <w:sz w:val="24"/>
                    <w:szCs w:val="24"/>
                  </w:rPr>
                  <w:fldChar w:fldCharType="begin"/>
                </w:r>
                <w:r w:rsidRPr="00FD7D1A">
                  <w:rPr>
                    <w:noProof/>
                    <w:color w:val="004C80" w:themeColor="accent5" w:themeShade="80"/>
                    <w:sz w:val="24"/>
                    <w:szCs w:val="24"/>
                  </w:rPr>
                  <w:instrText xml:space="preserve"> MERGEFIELD "Адрес_электронной_почты_заказчика" </w:instrText>
                </w:r>
                <w:r w:rsidRPr="00FD7D1A">
                  <w:rPr>
                    <w:noProof/>
                    <w:color w:val="004C80" w:themeColor="accent5" w:themeShade="80"/>
                    <w:sz w:val="24"/>
                    <w:szCs w:val="24"/>
                  </w:rPr>
                  <w:fldChar w:fldCharType="separate"/>
                </w:r>
                <w:sdt>
                  <w:sdtPr>
                    <w:rPr>
                      <w:color w:val="004C80" w:themeColor="accent5" w:themeShade="80"/>
                      <w:sz w:val="24"/>
                      <w:szCs w:val="24"/>
                    </w:rPr>
                    <w:alias w:val="Адрес эл. почты заказчика"/>
                    <w:tag w:val="Адрес эл. почты заказчика"/>
                    <w:id w:val="-1776392891"/>
                    <w:placeholder>
                      <w:docPart w:val="49C1ECE68AD744B39EEA97C302A8FFAB"/>
                    </w:placeholder>
                    <w15:color w:val="FFFF00"/>
                  </w:sdtPr>
                  <w:sdtEndPr/>
                  <w:sdtContent>
                    <w:r w:rsidR="0003406A" w:rsidRPr="00FD7D1A">
                      <w:rPr>
                        <w:noProof/>
                        <w:color w:val="004C80" w:themeColor="accent5" w:themeShade="80"/>
                        <w:sz w:val="24"/>
                        <w:szCs w:val="24"/>
                      </w:rPr>
                      <w:fldChar w:fldCharType="begin"/>
                    </w:r>
                    <w:r w:rsidR="0003406A" w:rsidRPr="00FD7D1A">
                      <w:rPr>
                        <w:noProof/>
                        <w:color w:val="004C80" w:themeColor="accent5" w:themeShade="80"/>
                        <w:sz w:val="24"/>
                        <w:szCs w:val="24"/>
                      </w:rPr>
                      <w:instrText xml:space="preserve"> MERGEFIELD "Адрес_электронной_почты_заказчика" </w:instrText>
                    </w:r>
                    <w:r w:rsidR="0003406A" w:rsidRPr="00FD7D1A">
                      <w:rPr>
                        <w:noProof/>
                        <w:color w:val="004C80" w:themeColor="accent5" w:themeShade="80"/>
                        <w:sz w:val="24"/>
                        <w:szCs w:val="24"/>
                      </w:rPr>
                      <w:fldChar w:fldCharType="separate"/>
                    </w:r>
                    <w:r w:rsidR="0003406A" w:rsidRPr="00FD7D1A">
                      <w:rPr>
                        <w:color w:val="004C80" w:themeColor="accent5" w:themeShade="80"/>
                        <w:sz w:val="24"/>
                        <w:szCs w:val="24"/>
                      </w:rPr>
                      <w:t xml:space="preserve"> </w:t>
                    </w:r>
                    <w:sdt>
                      <w:sdtPr>
                        <w:rPr>
                          <w:color w:val="004C80" w:themeColor="accent5" w:themeShade="80"/>
                          <w:sz w:val="24"/>
                          <w:szCs w:val="24"/>
                        </w:rPr>
                        <w:alias w:val="Адрес эл. почты заказчика"/>
                        <w:tag w:val="Адрес эл. почты заказчика"/>
                        <w:id w:val="-2014673553"/>
                        <w:placeholder>
                          <w:docPart w:val="B4EC86C0E81248518C74E138B62479C6"/>
                        </w:placeholder>
                        <w15:color w:val="FFFF00"/>
                      </w:sdtPr>
                      <w:sdtEndPr/>
                      <w:sdtContent>
                        <w:r w:rsidR="0003406A" w:rsidRPr="00FD7D1A">
                          <w:rPr>
                            <w:noProof/>
                            <w:color w:val="004C80" w:themeColor="accent5" w:themeShade="80"/>
                            <w:sz w:val="24"/>
                            <w:szCs w:val="24"/>
                          </w:rPr>
                          <w:fldChar w:fldCharType="begin"/>
                        </w:r>
                        <w:r w:rsidR="0003406A" w:rsidRPr="00FD7D1A">
                          <w:rPr>
                            <w:noProof/>
                            <w:color w:val="004C80" w:themeColor="accent5" w:themeShade="80"/>
                            <w:sz w:val="24"/>
                            <w:szCs w:val="24"/>
                          </w:rPr>
                          <w:instrText xml:space="preserve"> MERGEFIELD "Адрес_электронной_почты_заказчика" </w:instrText>
                        </w:r>
                        <w:r w:rsidR="0003406A" w:rsidRPr="00FD7D1A">
                          <w:rPr>
                            <w:noProof/>
                            <w:color w:val="004C80" w:themeColor="accent5" w:themeShade="80"/>
                            <w:sz w:val="24"/>
                            <w:szCs w:val="24"/>
                          </w:rPr>
                          <w:fldChar w:fldCharType="separate"/>
                        </w:r>
                        <w:r w:rsidR="0003406A" w:rsidRPr="00FD7D1A">
                          <w:rPr>
                            <w:color w:val="004C80" w:themeColor="accent5" w:themeShade="80"/>
                            <w:sz w:val="24"/>
                            <w:szCs w:val="24"/>
                          </w:rPr>
                          <w:t xml:space="preserve"> </w:t>
                        </w:r>
                        <w:sdt>
                          <w:sdtPr>
                            <w:rPr>
                              <w:color w:val="004C80" w:themeColor="accent5" w:themeShade="80"/>
                              <w:sz w:val="24"/>
                              <w:szCs w:val="24"/>
                            </w:rPr>
                            <w:alias w:val="Адрес эл. почты заказчика"/>
                            <w:tag w:val="Адрес эл. почты заказчика"/>
                            <w:id w:val="1739969447"/>
                            <w:placeholder>
                              <w:docPart w:val="CDE9694717DA433EB96F41B8B0426C9E"/>
                            </w:placeholder>
                            <w15:color w:val="FFFF00"/>
                          </w:sdtPr>
                          <w:sdtEndPr/>
                          <w:sdtContent>
                            <w:r w:rsidR="0003406A" w:rsidRPr="00FD7D1A">
                              <w:rPr>
                                <w:noProof/>
                                <w:color w:val="004C80" w:themeColor="accent5" w:themeShade="80"/>
                                <w:sz w:val="24"/>
                                <w:szCs w:val="24"/>
                              </w:rPr>
                              <w:fldChar w:fldCharType="begin"/>
                            </w:r>
                            <w:r w:rsidR="0003406A" w:rsidRPr="00FD7D1A">
                              <w:rPr>
                                <w:noProof/>
                                <w:color w:val="004C80" w:themeColor="accent5" w:themeShade="80"/>
                                <w:sz w:val="24"/>
                                <w:szCs w:val="24"/>
                              </w:rPr>
                              <w:instrText xml:space="preserve"> MERGEFIELD "Адрес_электронной_почты_заказчика" </w:instrText>
                            </w:r>
                            <w:r w:rsidR="0003406A" w:rsidRPr="00FD7D1A">
                              <w:rPr>
                                <w:noProof/>
                                <w:color w:val="004C80" w:themeColor="accent5" w:themeShade="80"/>
                                <w:sz w:val="24"/>
                                <w:szCs w:val="24"/>
                              </w:rPr>
                              <w:fldChar w:fldCharType="separate"/>
                            </w:r>
                            <w:r w:rsidR="00FD7D1A" w:rsidRPr="00FD7D1A">
                              <w:rPr>
                                <w:noProof/>
                                <w:color w:val="004C80" w:themeColor="accent5" w:themeShade="80"/>
                                <w:sz w:val="24"/>
                                <w:szCs w:val="24"/>
                                <w:lang w:val="en-US"/>
                              </w:rPr>
                              <w:t>office</w:t>
                            </w:r>
                            <w:r w:rsidR="00FD7D1A" w:rsidRPr="00FD7D1A">
                              <w:rPr>
                                <w:noProof/>
                                <w:color w:val="004C80" w:themeColor="accent5" w:themeShade="80"/>
                                <w:sz w:val="24"/>
                                <w:szCs w:val="24"/>
                              </w:rPr>
                              <w:t>_</w:t>
                            </w:r>
                            <w:r w:rsidR="00FD7D1A" w:rsidRPr="00FD7D1A">
                              <w:rPr>
                                <w:noProof/>
                                <w:color w:val="004C80" w:themeColor="accent5" w:themeShade="80"/>
                                <w:sz w:val="24"/>
                                <w:szCs w:val="24"/>
                                <w:lang w:val="en-US"/>
                              </w:rPr>
                              <w:t>t</w:t>
                            </w:r>
                            <w:r w:rsidR="0003406A" w:rsidRPr="00FD7D1A">
                              <w:rPr>
                                <w:noProof/>
                                <w:color w:val="004C80" w:themeColor="accent5" w:themeShade="80"/>
                                <w:sz w:val="24"/>
                                <w:szCs w:val="24"/>
                              </w:rPr>
                              <w:t>ec9</w:t>
                            </w:r>
                            <w:r w:rsidR="0003406A" w:rsidRPr="00FD7D1A">
                              <w:rPr>
                                <w:rFonts w:ascii="Times New Roman" w:hAnsi="Times New Roman" w:cs="Times New Roman"/>
                                <w:color w:val="004C80" w:themeColor="accent5" w:themeShade="80"/>
                                <w:sz w:val="24"/>
                                <w:szCs w:val="24"/>
                              </w:rPr>
                              <w:t>@baikalenergy.com</w:t>
                            </w:r>
                            <w:r w:rsidR="0003406A" w:rsidRPr="00FD7D1A">
                              <w:rPr>
                                <w:noProof/>
                                <w:color w:val="004C80" w:themeColor="accent5" w:themeShade="80"/>
                                <w:sz w:val="24"/>
                                <w:szCs w:val="24"/>
                              </w:rPr>
                              <w:fldChar w:fldCharType="end"/>
                            </w:r>
                          </w:sdtContent>
                        </w:sdt>
                        <w:r w:rsidR="0003406A" w:rsidRPr="00FD7D1A">
                          <w:rPr>
                            <w:noProof/>
                            <w:color w:val="004C80" w:themeColor="accent5" w:themeShade="80"/>
                            <w:sz w:val="24"/>
                            <w:szCs w:val="24"/>
                          </w:rPr>
                          <w:t xml:space="preserve"> </w:t>
                        </w:r>
                        <w:r w:rsidR="0003406A" w:rsidRPr="00FD7D1A">
                          <w:rPr>
                            <w:noProof/>
                            <w:color w:val="004C80" w:themeColor="accent5" w:themeShade="80"/>
                            <w:sz w:val="24"/>
                            <w:szCs w:val="24"/>
                          </w:rPr>
                          <w:fldChar w:fldCharType="end"/>
                        </w:r>
                      </w:sdtContent>
                    </w:sdt>
                    <w:r w:rsidR="0003406A" w:rsidRPr="00FD7D1A">
                      <w:rPr>
                        <w:noProof/>
                        <w:color w:val="004C80" w:themeColor="accent5" w:themeShade="80"/>
                        <w:sz w:val="24"/>
                        <w:szCs w:val="24"/>
                      </w:rPr>
                      <w:t xml:space="preserve"> </w:t>
                    </w:r>
                    <w:r w:rsidR="0003406A" w:rsidRPr="00FD7D1A">
                      <w:rPr>
                        <w:noProof/>
                        <w:color w:val="004C80" w:themeColor="accent5" w:themeShade="80"/>
                        <w:sz w:val="24"/>
                        <w:szCs w:val="24"/>
                      </w:rPr>
                      <w:fldChar w:fldCharType="end"/>
                    </w:r>
                  </w:sdtContent>
                </w:sdt>
                <w:r w:rsidRPr="00FD7D1A">
                  <w:rPr>
                    <w:noProof/>
                    <w:color w:val="004C80" w:themeColor="accent5" w:themeShade="80"/>
                    <w:sz w:val="24"/>
                    <w:szCs w:val="24"/>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28667C3C" w14:textId="77777777" w:rsidR="00E51074" w:rsidRDefault="00BD4BC1" w:rsidP="00BD4BC1">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p w14:paraId="6492DB4F" w14:textId="63BB6D8C" w:rsidR="00BD4BC1" w:rsidRDefault="00BD4BC1" w:rsidP="00BD4BC1"/>
            </w:tc>
          </w:sdtContent>
        </w:sdt>
      </w:tr>
    </w:tbl>
    <w:p w14:paraId="16271435" w14:textId="77777777" w:rsidR="00E51074" w:rsidRDefault="00E51074" w:rsidP="00CA0E14">
      <w:pPr>
        <w:pStyle w:val="1"/>
      </w:pPr>
      <w:bookmarkStart w:id="4" w:name="_Toc143602461"/>
    </w:p>
    <w:p w14:paraId="2FDCF84B" w14:textId="77777777" w:rsidR="00E51074" w:rsidRDefault="00E51074" w:rsidP="00E51074">
      <w:pPr>
        <w:pStyle w:val="1"/>
        <w:numPr>
          <w:ilvl w:val="0"/>
          <w:numId w:val="0"/>
        </w:numPr>
      </w:pPr>
    </w:p>
    <w:p w14:paraId="41FFDCA3" w14:textId="77777777" w:rsidR="00E51074" w:rsidRDefault="00E51074" w:rsidP="00E51074">
      <w:pPr>
        <w:pStyle w:val="1"/>
        <w:numPr>
          <w:ilvl w:val="0"/>
          <w:numId w:val="0"/>
        </w:numPr>
      </w:pPr>
    </w:p>
    <w:p w14:paraId="58A4D217" w14:textId="77777777" w:rsidR="00E51074" w:rsidRDefault="00E51074" w:rsidP="00E51074">
      <w:pPr>
        <w:pStyle w:val="1"/>
        <w:numPr>
          <w:ilvl w:val="0"/>
          <w:numId w:val="0"/>
        </w:numPr>
      </w:pPr>
    </w:p>
    <w:p w14:paraId="50D4D82E" w14:textId="77777777" w:rsidR="00E51074" w:rsidRDefault="00E51074" w:rsidP="00E51074">
      <w:pPr>
        <w:pStyle w:val="1"/>
        <w:numPr>
          <w:ilvl w:val="0"/>
          <w:numId w:val="0"/>
        </w:numPr>
      </w:pPr>
    </w:p>
    <w:p w14:paraId="25702A5B" w14:textId="77777777" w:rsidR="00E51074" w:rsidRDefault="00E51074" w:rsidP="00E51074">
      <w:pPr>
        <w:pStyle w:val="1"/>
        <w:numPr>
          <w:ilvl w:val="0"/>
          <w:numId w:val="0"/>
        </w:numPr>
      </w:pPr>
    </w:p>
    <w:p w14:paraId="6C26D0C7" w14:textId="77777777" w:rsidR="00E51074" w:rsidRDefault="00E51074" w:rsidP="00E51074">
      <w:pPr>
        <w:pStyle w:val="1"/>
        <w:numPr>
          <w:ilvl w:val="0"/>
          <w:numId w:val="0"/>
        </w:numPr>
      </w:pPr>
    </w:p>
    <w:p w14:paraId="12BBE3BD" w14:textId="77777777" w:rsidR="00E51074" w:rsidRDefault="00E51074" w:rsidP="00E51074">
      <w:pPr>
        <w:pStyle w:val="1"/>
        <w:numPr>
          <w:ilvl w:val="0"/>
          <w:numId w:val="0"/>
        </w:numPr>
      </w:pPr>
    </w:p>
    <w:p w14:paraId="587DDEF2" w14:textId="77777777" w:rsidR="00E51074" w:rsidRDefault="00E51074" w:rsidP="00E51074">
      <w:pPr>
        <w:pStyle w:val="1"/>
        <w:numPr>
          <w:ilvl w:val="0"/>
          <w:numId w:val="0"/>
        </w:numPr>
      </w:pPr>
    </w:p>
    <w:p w14:paraId="53868C90" w14:textId="77777777" w:rsidR="00E51074" w:rsidRDefault="00E51074" w:rsidP="00E51074">
      <w:pPr>
        <w:pStyle w:val="1"/>
        <w:numPr>
          <w:ilvl w:val="0"/>
          <w:numId w:val="0"/>
        </w:numPr>
      </w:pPr>
    </w:p>
    <w:p w14:paraId="7441254C" w14:textId="77777777" w:rsidR="00E51074" w:rsidRDefault="00E51074" w:rsidP="00E51074">
      <w:pPr>
        <w:pStyle w:val="1"/>
        <w:numPr>
          <w:ilvl w:val="0"/>
          <w:numId w:val="0"/>
        </w:numPr>
      </w:pPr>
    </w:p>
    <w:p w14:paraId="0C0E82DD" w14:textId="77777777" w:rsidR="00E51074" w:rsidRDefault="00E51074" w:rsidP="00E51074">
      <w:pPr>
        <w:pStyle w:val="1"/>
        <w:numPr>
          <w:ilvl w:val="0"/>
          <w:numId w:val="0"/>
        </w:numPr>
      </w:pPr>
    </w:p>
    <w:p w14:paraId="75D6A21C" w14:textId="77777777" w:rsidR="00E51074" w:rsidRDefault="00E51074" w:rsidP="00E51074">
      <w:pPr>
        <w:pStyle w:val="1"/>
        <w:numPr>
          <w:ilvl w:val="0"/>
          <w:numId w:val="0"/>
        </w:numPr>
      </w:pPr>
    </w:p>
    <w:p w14:paraId="5787F947" w14:textId="77777777" w:rsidR="00E51074" w:rsidRDefault="00E51074" w:rsidP="00E51074">
      <w:pPr>
        <w:pStyle w:val="1"/>
        <w:numPr>
          <w:ilvl w:val="0"/>
          <w:numId w:val="0"/>
        </w:numPr>
      </w:pPr>
    </w:p>
    <w:p w14:paraId="52E161E0" w14:textId="77777777" w:rsidR="00E51074" w:rsidRDefault="00E51074" w:rsidP="00E51074">
      <w:pPr>
        <w:pStyle w:val="1"/>
        <w:numPr>
          <w:ilvl w:val="0"/>
          <w:numId w:val="0"/>
        </w:numPr>
      </w:pPr>
    </w:p>
    <w:p w14:paraId="37FE19C7" w14:textId="77777777" w:rsidR="00E51074" w:rsidRDefault="00E51074" w:rsidP="00E51074">
      <w:pPr>
        <w:pStyle w:val="1"/>
        <w:numPr>
          <w:ilvl w:val="0"/>
          <w:numId w:val="0"/>
        </w:numPr>
      </w:pPr>
    </w:p>
    <w:p w14:paraId="0610DB84" w14:textId="77777777" w:rsidR="00E51074" w:rsidRDefault="00E51074" w:rsidP="00E51074">
      <w:pPr>
        <w:pStyle w:val="1"/>
        <w:numPr>
          <w:ilvl w:val="0"/>
          <w:numId w:val="0"/>
        </w:numPr>
      </w:pPr>
    </w:p>
    <w:p w14:paraId="648C734F" w14:textId="77777777" w:rsidR="00E51074" w:rsidRDefault="00E51074" w:rsidP="00E51074">
      <w:pPr>
        <w:pStyle w:val="1"/>
        <w:numPr>
          <w:ilvl w:val="0"/>
          <w:numId w:val="0"/>
        </w:numPr>
      </w:pPr>
    </w:p>
    <w:p w14:paraId="100FFC28" w14:textId="77777777" w:rsidR="00E51074" w:rsidRDefault="00E51074" w:rsidP="00E51074">
      <w:pPr>
        <w:pStyle w:val="1"/>
        <w:numPr>
          <w:ilvl w:val="0"/>
          <w:numId w:val="0"/>
        </w:numPr>
      </w:pPr>
    </w:p>
    <w:p w14:paraId="27EA8139" w14:textId="77777777" w:rsidR="00E51074" w:rsidRDefault="00E51074" w:rsidP="00E51074">
      <w:pPr>
        <w:pStyle w:val="1"/>
        <w:numPr>
          <w:ilvl w:val="0"/>
          <w:numId w:val="0"/>
        </w:numPr>
      </w:pPr>
    </w:p>
    <w:p w14:paraId="54C838CA" w14:textId="77777777" w:rsidR="00E51074" w:rsidRDefault="00E51074" w:rsidP="00E51074">
      <w:pPr>
        <w:pStyle w:val="1"/>
        <w:numPr>
          <w:ilvl w:val="0"/>
          <w:numId w:val="0"/>
        </w:numPr>
      </w:pPr>
    </w:p>
    <w:p w14:paraId="21B32E3A" w14:textId="0A9935F1" w:rsidR="00CA0E14" w:rsidRDefault="00E51074" w:rsidP="00E51074">
      <w:pPr>
        <w:pStyle w:val="1"/>
        <w:numPr>
          <w:ilvl w:val="0"/>
          <w:numId w:val="0"/>
        </w:numPr>
      </w:pPr>
      <w:r>
        <w:lastRenderedPageBreak/>
        <w:t xml:space="preserve">2.  </w:t>
      </w:r>
      <w:r w:rsidR="00A0232D">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0462AD3C" w:rsidR="0039625B" w:rsidRPr="000713B0" w:rsidRDefault="001B326D"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7-29T13:00:00Z">
                      <w:dateFormat w:val="dd.MM.yyyy H:mm"/>
                      <w:lid w:val="ru-RU"/>
                      <w:storeMappedDataAs w:val="dateTime"/>
                      <w:calendar w:val="gregorian"/>
                    </w:date>
                  </w:sdtPr>
                  <w:sdtEndPr/>
                  <w:sdtContent>
                    <w:r w:rsidR="00F8795C">
                      <w:t>2</w:t>
                    </w:r>
                    <w:r w:rsidR="00B17E93">
                      <w:t>9</w:t>
                    </w:r>
                    <w:r w:rsidR="0003406A">
                      <w:t>.0</w:t>
                    </w:r>
                    <w:r w:rsidR="008163A7">
                      <w:t>7</w:t>
                    </w:r>
                    <w:r w:rsidR="0003406A">
                      <w:t>.2024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r>
                              <w:t>СберБанк-АСТ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r w:rsidR="0003406A">
                              <w:t>СберБанк-АСТ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26C4E258" w:rsidR="0039625B" w:rsidRDefault="001B326D"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7-30T23:59:00Z">
                      <w:dateFormat w:val="dd.MM.yyyy H:mm"/>
                      <w:lid w:val="ru-RU"/>
                      <w:storeMappedDataAs w:val="dateTime"/>
                      <w:calendar w:val="gregorian"/>
                    </w:date>
                  </w:sdtPr>
                  <w:sdtEndPr/>
                  <w:sdtContent>
                    <w:r w:rsidR="00B17E93">
                      <w:t>30</w:t>
                    </w:r>
                    <w:r w:rsidR="0003406A">
                      <w:t>.0</w:t>
                    </w:r>
                    <w:r w:rsidR="008163A7">
                      <w:t>7</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74826BA1" w:rsidR="0003406A" w:rsidRDefault="001B326D"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8-01T00:00:00Z">
                      <w:dateFormat w:val="dd.MM.yyyy"/>
                      <w:lid w:val="ru-RU"/>
                      <w:storeMappedDataAs w:val="dateTime"/>
                      <w:calendar w:val="gregorian"/>
                    </w:date>
                  </w:sdtPr>
                  <w:sdtEndPr/>
                  <w:sdtContent>
                    <w:r w:rsidR="0031242D">
                      <w:t>01</w:t>
                    </w:r>
                    <w:r w:rsidR="0003406A" w:rsidRPr="00D57204">
                      <w:t>.0</w:t>
                    </w:r>
                    <w:r w:rsidR="0031242D">
                      <w:t>8</w:t>
                    </w:r>
                    <w:r w:rsidR="0003406A" w:rsidRPr="00D57204">
                      <w:t>.2024</w:t>
                    </w:r>
                  </w:sdtContent>
                </w:sdt>
                <w:r w:rsidR="0039625B">
                  <w:t xml:space="preserve"> с</w:t>
                </w:r>
                <w:r w:rsidR="0003406A">
                  <w:t xml:space="preserve"> </w:t>
                </w:r>
              </w:p>
              <w:p w14:paraId="2E31E22E" w14:textId="11E24517"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3-11T13:00:00Z">
                      <w:dateFormat w:val="HH:mm"/>
                      <w:lid w:val="ru-RU"/>
                      <w:storeMappedDataAs w:val="dateTime"/>
                      <w:calendar w:val="gregorian"/>
                    </w:date>
                  </w:sdtPr>
                  <w:sdtEndPr/>
                  <w:sdtContent>
                    <w:r w:rsidR="0003406A" w:rsidRPr="00D57204">
                      <w:t>1</w:t>
                    </w:r>
                    <w:r w:rsidR="00D57204" w:rsidRPr="00D57204">
                      <w:t>3</w:t>
                    </w:r>
                    <w:r w:rsidR="0003406A" w:rsidRPr="00D57204">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3-11T16:00:00Z">
                      <w:dateFormat w:val="HH:mm"/>
                      <w:lid w:val="ru-RU"/>
                      <w:storeMappedDataAs w:val="dateTime"/>
                      <w:calendar w:val="gregorian"/>
                    </w:date>
                  </w:sdtPr>
                  <w:sdtEndPr/>
                  <w:sdtContent>
                    <w:r w:rsidR="0003406A" w:rsidRPr="00BE281F">
                      <w:t>1</w:t>
                    </w:r>
                    <w:r w:rsidR="00D57204" w:rsidRPr="00BE281F">
                      <w:t>6</w:t>
                    </w:r>
                    <w:r w:rsidR="0003406A" w:rsidRPr="00BE281F">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539F4547" w:rsidR="0039625B" w:rsidRPr="00A3697A" w:rsidRDefault="001B326D"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8-05T23:59:00Z">
                      <w:dateFormat w:val="dd.MM.yyyy H:mm"/>
                      <w:lid w:val="ru-RU"/>
                      <w:storeMappedDataAs w:val="dateTime"/>
                      <w:calendar w:val="gregorian"/>
                    </w:date>
                  </w:sdtPr>
                  <w:sdtEndPr/>
                  <w:sdtContent>
                    <w:r w:rsidR="00B17E93">
                      <w:t>05</w:t>
                    </w:r>
                    <w:r w:rsidR="0003406A">
                      <w:t>.0</w:t>
                    </w:r>
                    <w:r w:rsidR="00B17E93">
                      <w:t>8</w:t>
                    </w:r>
                    <w:r w:rsidR="0003406A">
                      <w:t>.2024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75363DD0" w:rsidR="0039625B" w:rsidRDefault="001B326D"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8-06T16:00:00Z">
                      <w:dateFormat w:val="dd.MM.yyyy H:mm"/>
                      <w:lid w:val="ru-RU"/>
                      <w:storeMappedDataAs w:val="dateTime"/>
                      <w:calendar w:val="gregorian"/>
                    </w:date>
                  </w:sdtPr>
                  <w:sdtEndPr/>
                  <w:sdtContent>
                    <w:r w:rsidR="00B17E93">
                      <w:t>06</w:t>
                    </w:r>
                    <w:r w:rsidR="0003406A">
                      <w:t>.0</w:t>
                    </w:r>
                    <w:r w:rsidR="00B17E93">
                      <w:t>8</w:t>
                    </w:r>
                    <w:r w:rsidR="0003406A">
                      <w:t>.2024 1</w:t>
                    </w:r>
                    <w:r w:rsidR="008163A7">
                      <w:t>6</w:t>
                    </w:r>
                    <w:r w:rsidR="0003406A">
                      <w:t>:00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1F9CFB5B"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r>
                      <w:rPr>
                        <w:noProof/>
                      </w:rPr>
                      <w:fldChar w:fldCharType="end"/>
                    </w:r>
                  </w:p>
                </w:sdtContent>
              </w:sdt>
            </w:tc>
          </w:tr>
        </w:tbl>
        <w:p w14:paraId="298C85D0" w14:textId="77777777" w:rsidR="002440E7" w:rsidRDefault="001B326D"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0B889286" w:rsidR="00BC611E" w:rsidRDefault="009916FD" w:rsidP="00BC611E">
      <w:pPr>
        <w:pStyle w:val="1"/>
      </w:pPr>
      <w:bookmarkStart w:id="5" w:name="_Toc143602462"/>
      <w:r>
        <w:lastRenderedPageBreak/>
        <w:t>3.</w:t>
      </w:r>
      <w:r w:rsidR="00BC611E" w:rsidRPr="00536BD9">
        <w:t xml:space="preserve">Требования к </w:t>
      </w:r>
      <w:r w:rsidR="00BC611E">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64016460" w:rsidR="00BC611E" w:rsidRPr="004A11C7" w:rsidRDefault="007D6706" w:rsidP="00173337">
                    <w:pPr>
                      <w:pStyle w:val="111"/>
                      <w:numPr>
                        <w:ilvl w:val="0"/>
                        <w:numId w:val="0"/>
                      </w:numPr>
                      <w:spacing w:after="0" w:line="240" w:lineRule="auto"/>
                      <w:jc w:val="left"/>
                      <w:rPr>
                        <w:rFonts w:asciiTheme="minorHAnsi" w:hAnsiTheme="minorHAnsi"/>
                      </w:rPr>
                    </w:pPr>
                    <w:r w:rsidRPr="007D6706">
                      <w:t>Оказание услуг  по очистке дренажной канавы от зольных наносов в ПК 78-30 ТЭЦ-9</w:t>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1B326D"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1B326D"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49D4190B" w:rsidR="00C4575E" w:rsidRPr="00C4575E" w:rsidRDefault="00830434" w:rsidP="00F51B5E">
                <w:pPr>
                  <w:pStyle w:val="111"/>
                  <w:numPr>
                    <w:ilvl w:val="0"/>
                    <w:numId w:val="0"/>
                  </w:numPr>
                  <w:spacing w:after="0" w:line="240" w:lineRule="auto"/>
                  <w:jc w:val="left"/>
                  <w:rPr>
                    <w:rFonts w:asciiTheme="minorHAnsi" w:hAnsiTheme="minorHAnsi"/>
                  </w:rPr>
                </w:pPr>
                <w:r>
                  <w:t>с</w:t>
                </w:r>
                <w:r w:rsidR="003B43DE">
                  <w:t xml:space="preserve"> </w:t>
                </w:r>
                <w:r w:rsidR="00053539">
                  <w:t>момента подписания</w:t>
                </w:r>
                <w:r w:rsidR="003B43DE">
                  <w:t xml:space="preserve"> договора до полного исполнения обязательств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2AA980D8"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3B43DE">
                      <w:rPr>
                        <w:rFonts w:asciiTheme="minorHAnsi" w:hAnsiTheme="minorHAnsi"/>
                        <w:noProof/>
                      </w:rPr>
                      <w:t>с</w:t>
                    </w:r>
                    <w:r w:rsidR="007825F9">
                      <w:rPr>
                        <w:rFonts w:asciiTheme="minorHAnsi" w:hAnsiTheme="minorHAnsi"/>
                        <w:noProof/>
                      </w:rPr>
                      <w:t xml:space="preserve"> момента подписания</w:t>
                    </w:r>
                    <w:r w:rsidR="003B43DE">
                      <w:rPr>
                        <w:rFonts w:asciiTheme="minorHAnsi" w:hAnsiTheme="minorHAnsi"/>
                        <w:noProof/>
                      </w:rPr>
                      <w:t xml:space="preserve"> договора по </w:t>
                    </w:r>
                    <w:r w:rsidR="00BF0479">
                      <w:rPr>
                        <w:rFonts w:asciiTheme="minorHAnsi" w:hAnsiTheme="minorHAnsi"/>
                        <w:noProof/>
                      </w:rPr>
                      <w:t>09</w:t>
                    </w:r>
                    <w:r w:rsidR="0079741D">
                      <w:rPr>
                        <w:rFonts w:asciiTheme="minorHAnsi" w:hAnsiTheme="minorHAnsi"/>
                        <w:noProof/>
                      </w:rPr>
                      <w:t>.</w:t>
                    </w:r>
                    <w:r w:rsidR="00BF0479">
                      <w:rPr>
                        <w:rFonts w:asciiTheme="minorHAnsi" w:hAnsiTheme="minorHAnsi"/>
                        <w:noProof/>
                      </w:rPr>
                      <w:t>10</w:t>
                    </w:r>
                    <w:r w:rsidR="0079741D">
                      <w:rPr>
                        <w:rFonts w:asciiTheme="minorHAnsi" w:hAnsiTheme="minorHAnsi"/>
                        <w:noProof/>
                      </w:rPr>
                      <w:t>.2024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15018023" w:rsidR="00340768" w:rsidRPr="008F5900" w:rsidRDefault="00340768" w:rsidP="00DD77B3">
                <w:pPr>
                  <w:pStyle w:val="111"/>
                  <w:numPr>
                    <w:ilvl w:val="0"/>
                    <w:numId w:val="0"/>
                  </w:numPr>
                  <w:spacing w:after="0" w:line="240" w:lineRule="auto"/>
                  <w:jc w:val="left"/>
                  <w:rPr>
                    <w:rFonts w:asciiTheme="minorHAnsi" w:hAnsiTheme="minorHAnsi"/>
                    <w:lang w:val="en-US"/>
                  </w:rPr>
                </w:pPr>
                <w:r>
                  <w:fldChar w:fldCharType="begin"/>
                </w:r>
                <w:r>
                  <w:rPr>
                    <w:rFonts w:asciiTheme="minorHAnsi" w:hAnsiTheme="minorHAnsi"/>
                  </w:rPr>
                  <w:instrText xml:space="preserve"> MERGEFIELD Качество_результата_работ_услуг </w:instrText>
                </w:r>
                <w:r w:rsidR="001B326D">
                  <w:fldChar w:fldCharType="separate"/>
                </w:r>
                <w:r>
                  <w:fldChar w:fldCharType="end"/>
                </w:r>
                <w:r w:rsidR="008F5900">
                  <w:t>не установлен</w:t>
                </w:r>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43C0B1A4" w:rsidR="00BC611E" w:rsidRPr="00440E1F" w:rsidRDefault="00BF0479" w:rsidP="008B4448">
                <w:pPr>
                  <w:pStyle w:val="111"/>
                  <w:numPr>
                    <w:ilvl w:val="0"/>
                    <w:numId w:val="0"/>
                  </w:numPr>
                  <w:spacing w:after="0" w:line="240" w:lineRule="auto"/>
                  <w:jc w:val="left"/>
                  <w:rPr>
                    <w:rFonts w:asciiTheme="minorHAnsi" w:hAnsiTheme="minorHAnsi"/>
                  </w:rPr>
                </w:pPr>
                <w:r>
                  <w:t>50</w:t>
                </w:r>
                <w:r w:rsidR="007825F9">
                  <w:t>4</w:t>
                </w:r>
                <w:r>
                  <w:t> 692,79</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4B5338C6" w:rsidR="00BC611E" w:rsidRPr="004A11C7" w:rsidRDefault="007825F9" w:rsidP="00173337">
                    <w:pPr>
                      <w:pStyle w:val="111"/>
                      <w:numPr>
                        <w:ilvl w:val="0"/>
                        <w:numId w:val="0"/>
                      </w:numPr>
                      <w:spacing w:after="0" w:line="240" w:lineRule="auto"/>
                      <w:jc w:val="left"/>
                      <w:rPr>
                        <w:rFonts w:asciiTheme="minorHAnsi" w:hAnsiTheme="minorHAnsi"/>
                      </w:rPr>
                    </w:pPr>
                    <w:r>
                      <w:t xml:space="preserve">Согласно  </w:t>
                    </w:r>
                    <w:r w:rsidR="00BC611E" w:rsidRPr="004A11C7">
                      <w:rPr>
                        <w:noProof/>
                      </w:rPr>
                      <w:fldChar w:fldCharType="begin"/>
                    </w:r>
                    <w:r w:rsidR="00BC611E" w:rsidRPr="004A11C7">
                      <w:rPr>
                        <w:rFonts w:asciiTheme="minorHAnsi" w:hAnsiTheme="minorHAnsi"/>
                        <w:noProof/>
                      </w:rPr>
                      <w:instrText xml:space="preserve"> MERGEFIELD "Состав_цены_договора" </w:instrText>
                    </w:r>
                    <w:r w:rsidR="001B326D">
                      <w:rPr>
                        <w:noProof/>
                      </w:rPr>
                      <w:fldChar w:fldCharType="separate"/>
                    </w:r>
                    <w:r w:rsidR="00BC611E" w:rsidRPr="004A11C7">
                      <w:rPr>
                        <w:noProof/>
                      </w:rPr>
                      <w:fldChar w:fldCharType="end"/>
                    </w:r>
                    <w:r w:rsidR="002E3260">
                      <w:rPr>
                        <w:noProof/>
                      </w:rPr>
                      <w:t>локальн</w:t>
                    </w:r>
                    <w:r>
                      <w:rPr>
                        <w:noProof/>
                      </w:rPr>
                      <w:t xml:space="preserve">ой </w:t>
                    </w:r>
                    <w:r w:rsidR="002044EF">
                      <w:rPr>
                        <w:noProof/>
                      </w:rPr>
                      <w:t xml:space="preserve"> </w:t>
                    </w:r>
                    <w:r w:rsidR="002E3260">
                      <w:rPr>
                        <w:noProof/>
                      </w:rPr>
                      <w:t xml:space="preserve"> </w:t>
                    </w:r>
                    <w:r w:rsidR="008F5900">
                      <w:rPr>
                        <w:noProof/>
                      </w:rPr>
                      <w:t>ресурсн</w:t>
                    </w:r>
                    <w:r>
                      <w:rPr>
                        <w:noProof/>
                      </w:rPr>
                      <w:t>ой</w:t>
                    </w:r>
                    <w:r w:rsidR="008F5900">
                      <w:rPr>
                        <w:noProof/>
                      </w:rPr>
                      <w:t xml:space="preserve"> смет</w:t>
                    </w:r>
                    <w:r>
                      <w:rPr>
                        <w:noProof/>
                      </w:rPr>
                      <w:t>е</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1B326D"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r w:rsidRPr="00C4575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0217D358"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C77D66">
                  <w:rPr>
                    <w:rFonts w:asciiTheme="minorHAnsi" w:hAnsiTheme="minorHAnsi"/>
                    <w:noProof/>
                  </w:rPr>
                  <w:t>7</w:t>
                </w:r>
                <w:r w:rsidR="0079741D">
                  <w:rPr>
                    <w:rFonts w:asciiTheme="minorHAnsi" w:hAnsiTheme="minorHAnsi"/>
                    <w:noProof/>
                  </w:rPr>
                  <w:t>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29623D8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w:t>
          </w:r>
          <w:r w:rsidR="00B35633">
            <w:rPr>
              <w:noProof/>
            </w:rPr>
            <w:t>Техническо</w:t>
          </w:r>
          <w:r w:rsidR="0013524B">
            <w:rPr>
              <w:noProof/>
            </w:rPr>
            <w:t xml:space="preserve">му </w:t>
          </w:r>
          <w:r w:rsidR="00B35633">
            <w:rPr>
              <w:noProof/>
            </w:rPr>
            <w:t xml:space="preserve"> заданию №1</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lastRenderedPageBreak/>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14:paraId="4F1C8697" w14:textId="253CC85C" w:rsidR="00BE3194" w:rsidRDefault="009916FD" w:rsidP="00BE3194">
      <w:pPr>
        <w:pStyle w:val="1"/>
      </w:pPr>
      <w:bookmarkStart w:id="6" w:name="_Ref534988715"/>
      <w:bookmarkStart w:id="7" w:name="_Toc143602463"/>
      <w:r>
        <w:lastRenderedPageBreak/>
        <w:t>4.</w:t>
      </w:r>
      <w:r w:rsidR="00BE3194" w:rsidRPr="007872F0">
        <w:t xml:space="preserve">Требования к участникам </w:t>
      </w:r>
      <w:r w:rsidR="00BE3194">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91EC813"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p w14:paraId="0543916E" w14:textId="3CBB2276" w:rsidR="00517B49" w:rsidRPr="00D01CAB" w:rsidRDefault="0031345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нет</w:t>
                </w:r>
              </w:p>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1F57FDD5" w:rsidR="001F6AD1" w:rsidRPr="00D01CAB" w:rsidRDefault="00B73CD7"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нет</w:t>
                </w:r>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8AF46BC" w:rsidR="001F6AD1" w:rsidRPr="00D01CAB" w:rsidRDefault="00B73CD7"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нет</w:t>
                </w:r>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6AE5A151" w:rsidR="00517B49" w:rsidRPr="00D01CAB" w:rsidRDefault="0016499C"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w:t>
                    </w:r>
                    <w:r w:rsidR="002E3260">
                      <w:rPr>
                        <w:rFonts w:cstheme="minorHAnsi"/>
                      </w:rPr>
                      <w:t>ребует</w:t>
                    </w:r>
                    <w:r>
                      <w:rPr>
                        <w:rFonts w:cstheme="minorHAnsi"/>
                      </w:rPr>
                      <w:t xml:space="preserve">ся </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r w:rsidR="00977EA8" w:rsidRPr="006E50DA">
        <w:rPr>
          <w:rFonts w:cstheme="minorHAnsi"/>
        </w:rPr>
        <w:t>пп."е"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1B326D"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1983E2D9" w:rsidR="00483830" w:rsidRDefault="000D17C8" w:rsidP="00C855A3">
                    <w:pPr>
                      <w:pStyle w:val="afffff"/>
                      <w:jc w:val="both"/>
                      <w:cnfStyle w:val="000000100000" w:firstRow="0" w:lastRow="0" w:firstColumn="0" w:lastColumn="0" w:oddVBand="0" w:evenVBand="0" w:oddHBand="1" w:evenHBand="0" w:firstRowFirstColumn="0" w:firstRowLastColumn="0" w:lastRowFirstColumn="0" w:lastRowLastColumn="0"/>
                    </w:pPr>
                    <w:fldSimple w:instr=" MERGEFIELD Справка_СРО ">
                      <w:r w:rsidR="00B73CD7">
                        <w:t>нет</w:t>
                      </w:r>
                    </w:fldSimple>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6B9B661C1EE44F45BFAF21F84C7C1B80"/>
                </w:placeholder>
                <w15:color w:val="FFFF00"/>
              </w:sdtPr>
              <w:sdtEndPr/>
              <w:sdtContent>
                <w:tc>
                  <w:tcPr>
                    <w:tcW w:w="4932" w:type="dxa"/>
                    <w:vAlign w:val="center"/>
                  </w:tcPr>
                  <w:p w14:paraId="0979DD42" w14:textId="33F05CF9" w:rsidR="009D3730" w:rsidRPr="0047532E" w:rsidRDefault="00B30F1E" w:rsidP="00E71805">
                    <w:pPr>
                      <w:suppressAutoHyphens/>
                      <w:jc w:val="both"/>
                      <w:cnfStyle w:val="000000100000" w:firstRow="0" w:lastRow="0" w:firstColumn="0" w:lastColumn="0" w:oddVBand="0" w:evenVBand="0" w:oddHBand="1" w:evenHBand="0" w:firstRowFirstColumn="0" w:firstRowLastColumn="0" w:lastRowFirstColumn="0" w:lastRowLastColumn="0"/>
                    </w:pPr>
                    <w:r>
                      <w:t>Не требуется</w:t>
                    </w:r>
                  </w:p>
                </w:tc>
              </w:sdtContent>
            </w:sdt>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57D6BD7D" w:rsidR="00C5615C" w:rsidRDefault="00B73CD7" w:rsidP="00C5615C">
                <w:pPr>
                  <w:suppressAutoHyphens/>
                  <w:jc w:val="both"/>
                  <w:cnfStyle w:val="000000010000" w:firstRow="0" w:lastRow="0" w:firstColumn="0" w:lastColumn="0" w:oddVBand="0" w:evenVBand="0" w:oddHBand="0" w:evenHBand="1" w:firstRowFirstColumn="0" w:firstRowLastColumn="0" w:lastRowFirstColumn="0" w:lastRowLastColumn="0"/>
                </w:pPr>
                <w:r>
                  <w:rPr>
                    <w:rFonts w:cstheme="minorHAnsi"/>
                  </w:rPr>
                  <w:t>нет</w:t>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932" w:type="dxa"/>
                <w:vAlign w:val="center"/>
              </w:tcPr>
              <w:p w14:paraId="42234F46" w14:textId="122EF107" w:rsidR="00C5615C" w:rsidRDefault="00B73CD7" w:rsidP="00C5615C">
                <w:pPr>
                  <w:suppressAutoHyphens/>
                  <w:jc w:val="both"/>
                  <w:cnfStyle w:val="000000100000" w:firstRow="0" w:lastRow="0" w:firstColumn="0" w:lastColumn="0" w:oddVBand="0" w:evenVBand="0" w:oddHBand="1" w:evenHBand="0" w:firstRowFirstColumn="0" w:firstRowLastColumn="0" w:lastRowFirstColumn="0" w:lastRowLastColumn="0"/>
                </w:pPr>
                <w:r>
                  <w:t>нет</w:t>
                </w:r>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0D17C8" w:rsidP="00E71805">
                        <w:pPr>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79741D">
                            <w:t>нет</w:t>
                          </w:r>
                        </w:fldSimple>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3788D25D" w:rsidR="00696A07" w:rsidRDefault="009916FD" w:rsidP="00696A07">
      <w:pPr>
        <w:pStyle w:val="1"/>
      </w:pPr>
      <w:bookmarkStart w:id="12" w:name="_Toc143602464"/>
      <w:r>
        <w:t>5.</w:t>
      </w:r>
      <w:r w:rsidR="00696A07">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пп.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lastRenderedPageBreak/>
        <w:t>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О «Иркутскэнерго», ООО «Иркутская энергосбытовая компания», ООО «ТД ЕвроСибЭнерго»,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 xml:space="preserve">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w:t>
      </w:r>
      <w:r w:rsidRPr="00204881">
        <w:rPr>
          <w:color w:val="auto"/>
        </w:rPr>
        <w:lastRenderedPageBreak/>
        <w:t>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lastRenderedPageBreak/>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п. 5.5.9, п. 5.5.10, пп.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lastRenderedPageBreak/>
        <w:t xml:space="preserve">При </w:t>
      </w:r>
      <w:r>
        <w:t>этом такая независимая гарантия:</w:t>
      </w:r>
    </w:p>
    <w:p w14:paraId="65BFBEBE" w14:textId="77777777" w:rsidR="00DD77B3" w:rsidRDefault="00DD77B3" w:rsidP="00DD77B3">
      <w:pPr>
        <w:pStyle w:val="a0"/>
      </w:pPr>
      <w:r>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lastRenderedPageBreak/>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lastRenderedPageBreak/>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1E60B7AB" w:rsidR="00BC611E" w:rsidRDefault="00696A07" w:rsidP="00553638">
      <w:pPr>
        <w:pStyle w:val="1"/>
      </w:pPr>
      <w:r>
        <w:br w:type="page"/>
      </w:r>
      <w:bookmarkStart w:id="13" w:name="_Ref6045534"/>
      <w:bookmarkStart w:id="14" w:name="_Toc143602465"/>
      <w:bookmarkStart w:id="15" w:name="_Ref534988748"/>
      <w:bookmarkEnd w:id="11"/>
      <w:r w:rsidR="009916FD">
        <w:lastRenderedPageBreak/>
        <w:t>6.</w:t>
      </w:r>
      <w:r w:rsidR="00BC611E">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781AAE21"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36D69">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36D69">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36D69">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136D69">
        <w:rPr>
          <w:rStyle w:val="affff"/>
        </w:rPr>
        <w:t>7</w:t>
      </w:r>
      <w:r w:rsidRPr="001779D4">
        <w:rPr>
          <w:rStyle w:val="affff"/>
        </w:rPr>
        <w:fldChar w:fldCharType="end"/>
      </w:r>
      <w:r>
        <w:t xml:space="preserve"> документации о закупке.</w:t>
      </w:r>
    </w:p>
    <w:p w14:paraId="21AFCCC7" w14:textId="67C72456"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36D69">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136D69">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1B326D"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03406A">
          <w:rPr>
            <w:noProof/>
          </w:rPr>
          <w:t>«Возможность_привлечения_субподрядчиков»</w:t>
        </w:r>
      </w:fldSimple>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25B11E69"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r w:rsidR="002A5456" w:rsidRPr="002A5456">
        <w:rPr>
          <w:rStyle w:val="affff"/>
        </w:rPr>
        <w:t xml:space="preserve">пп.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136D69">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1B326D"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роводится многолотовая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51016DC" w:rsidR="00743B9E" w:rsidRDefault="00BC611E" w:rsidP="00514905">
      <w:pPr>
        <w:pStyle w:val="1"/>
      </w:pPr>
      <w:r>
        <w:br w:type="page"/>
      </w:r>
      <w:bookmarkStart w:id="17" w:name="_Ref6045544"/>
      <w:bookmarkStart w:id="18" w:name="_Toc143602466"/>
      <w:r w:rsidR="009916FD">
        <w:lastRenderedPageBreak/>
        <w:t>7.</w:t>
      </w:r>
      <w:r w:rsidR="005C6EBE">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w:t>
      </w:r>
      <w:r w:rsidRPr="003A1B12">
        <w:rPr>
          <w:highlight w:val="yellow"/>
        </w:rPr>
        <w:t xml:space="preserve">на </w:t>
      </w:r>
      <w:r w:rsidR="00174323" w:rsidRPr="003A1B12">
        <w:rPr>
          <w:highlight w:val="yellow"/>
        </w:rPr>
        <w:t xml:space="preserve">50% </w:t>
      </w:r>
      <w:r w:rsidRPr="003A1B12">
        <w:rPr>
          <w:highlight w:val="yellow"/>
        </w:rPr>
        <w:t xml:space="preserve"> или</w:t>
      </w:r>
      <w:r>
        <w:t xml:space="preserve">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79845E53"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136D69">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r>
        <w:t>Дозапрос</w:t>
      </w:r>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431B42F4" w:rsidR="00C07F23" w:rsidRDefault="00C07F23" w:rsidP="00C07F23">
      <w:pPr>
        <w:pStyle w:val="111"/>
      </w:pPr>
      <w:bookmarkStart w:id="21" w:name="_Ref535245064"/>
      <w:r>
        <w:t>Закупочной комиссией рассматрива</w:t>
      </w:r>
      <w:r w:rsidR="00C90F29">
        <w:t>ю</w:t>
      </w:r>
      <w:r>
        <w:t xml:space="preserve">тся </w:t>
      </w:r>
      <w:r w:rsidR="008967C3">
        <w:t>первы</w:t>
      </w:r>
      <w:r w:rsidR="008967C3" w:rsidRPr="003A1B12">
        <w:rPr>
          <w:highlight w:val="yellow"/>
        </w:rPr>
        <w:t>е</w:t>
      </w:r>
      <w:r w:rsidRPr="003A1B12">
        <w:rPr>
          <w:highlight w:val="yellow"/>
        </w:rPr>
        <w:t xml:space="preserve"> </w:t>
      </w:r>
      <w:bookmarkStart w:id="22" w:name="КДоговоров"/>
      <w:permStart w:id="1927229839" w:edGrp="everyone"/>
      <w:sdt>
        <w:sdtPr>
          <w:rPr>
            <w:rStyle w:val="aff9"/>
            <w:highlight w:val="yellow"/>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3A1B12">
            <w:rPr>
              <w:rStyle w:val="aff9"/>
              <w:highlight w:val="yellow"/>
            </w:rPr>
            <w:fldChar w:fldCharType="begin"/>
          </w:r>
          <w:r w:rsidR="00965BDA" w:rsidRPr="003A1B12">
            <w:rPr>
              <w:rStyle w:val="aff9"/>
              <w:highlight w:val="yellow"/>
            </w:rPr>
            <w:instrText xml:space="preserve"> MERGEFIELD "Максимальное_колво_рассматриваемых_дого" </w:instrText>
          </w:r>
          <w:r w:rsidR="00965BDA" w:rsidRPr="003A1B12">
            <w:rPr>
              <w:rStyle w:val="aff9"/>
              <w:highlight w:val="yellow"/>
            </w:rPr>
            <w:fldChar w:fldCharType="separate"/>
          </w:r>
          <w:r w:rsidR="0003406A" w:rsidRPr="003A1B12">
            <w:rPr>
              <w:rStyle w:val="aff9"/>
              <w:noProof/>
              <w:highlight w:val="yellow"/>
            </w:rPr>
            <w:t>«</w:t>
          </w:r>
          <w:r w:rsidR="0079741D" w:rsidRPr="003A1B12">
            <w:rPr>
              <w:rStyle w:val="aff9"/>
              <w:noProof/>
              <w:highlight w:val="yellow"/>
            </w:rPr>
            <w:t>2</w:t>
          </w:r>
          <w:r w:rsidR="0003406A" w:rsidRPr="003A1B12">
            <w:rPr>
              <w:rStyle w:val="aff9"/>
              <w:noProof/>
              <w:highlight w:val="yellow"/>
            </w:rPr>
            <w:t>»</w:t>
          </w:r>
          <w:r w:rsidR="00965BDA" w:rsidRPr="003A1B12">
            <w:rPr>
              <w:rStyle w:val="aff9"/>
              <w:highlight w:val="yellow"/>
            </w:rPr>
            <w:fldChar w:fldCharType="end"/>
          </w:r>
        </w:sdtContent>
      </w:sdt>
      <w:bookmarkEnd w:id="22"/>
      <w:permEnd w:id="1927229839"/>
      <w:r w:rsidR="008967C3" w:rsidRPr="003A1B12">
        <w:rPr>
          <w:highlight w:val="yellow"/>
        </w:rPr>
        <w:t xml:space="preserve"> договора</w:t>
      </w:r>
      <w:r w:rsidR="00AD347F" w:rsidRPr="003A1B12">
        <w:rPr>
          <w:highlight w:val="yellow"/>
        </w:rPr>
        <w:t>, указанных</w:t>
      </w:r>
      <w:r w:rsidR="00AD347F">
        <w:t xml:space="preserve">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2A14CDB5" w:rsidR="00DA0CC9" w:rsidRDefault="00DA0CC9" w:rsidP="000758E4">
      <w:pPr>
        <w:pStyle w:val="a0"/>
      </w:pPr>
      <w:r>
        <w:lastRenderedPageBreak/>
        <w:t xml:space="preserve">Представленные договоры </w:t>
      </w:r>
      <w:r w:rsidR="00EE492D">
        <w:t xml:space="preserve">завершены в </w:t>
      </w:r>
      <w:r w:rsidR="004569F3" w:rsidRPr="003A1B12">
        <w:rPr>
          <w:highlight w:val="yellow"/>
        </w:rPr>
        <w:t xml:space="preserve">последние </w:t>
      </w:r>
      <w:permStart w:id="976433896" w:edGrp="everyone"/>
      <w:sdt>
        <w:sdtPr>
          <w:rPr>
            <w:rStyle w:val="aff9"/>
            <w:highlight w:val="yellow"/>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3A1B12">
            <w:rPr>
              <w:rStyle w:val="aff9"/>
              <w:highlight w:val="yellow"/>
            </w:rPr>
            <w:fldChar w:fldCharType="begin"/>
          </w:r>
          <w:r w:rsidR="006A44F6" w:rsidRPr="003A1B12">
            <w:rPr>
              <w:rStyle w:val="aff9"/>
              <w:highlight w:val="yellow"/>
            </w:rPr>
            <w:instrText xml:space="preserve"> MERGEFIELD "Рассматриваемый_период_аналогичных_догов" </w:instrText>
          </w:r>
          <w:r w:rsidR="006A44F6" w:rsidRPr="003A1B12">
            <w:rPr>
              <w:rStyle w:val="aff9"/>
              <w:highlight w:val="yellow"/>
            </w:rPr>
            <w:fldChar w:fldCharType="separate"/>
          </w:r>
          <w:r w:rsidR="0003406A" w:rsidRPr="003A1B12">
            <w:rPr>
              <w:rStyle w:val="aff9"/>
              <w:noProof/>
              <w:highlight w:val="yellow"/>
            </w:rPr>
            <w:t>«</w:t>
          </w:r>
          <w:r w:rsidR="006C1BFB">
            <w:rPr>
              <w:rStyle w:val="aff9"/>
              <w:noProof/>
              <w:highlight w:val="yellow"/>
            </w:rPr>
            <w:t>60</w:t>
          </w:r>
          <w:r w:rsidR="0003406A" w:rsidRPr="003A1B12">
            <w:rPr>
              <w:rStyle w:val="aff9"/>
              <w:noProof/>
              <w:highlight w:val="yellow"/>
            </w:rPr>
            <w:t>»</w:t>
          </w:r>
          <w:r w:rsidR="006A44F6" w:rsidRPr="003A1B12">
            <w:rPr>
              <w:rStyle w:val="aff9"/>
              <w:highlight w:val="yellow"/>
            </w:rPr>
            <w:fldChar w:fldCharType="end"/>
          </w:r>
        </w:sdtContent>
      </w:sdt>
      <w:permEnd w:id="976433896"/>
      <w:r w:rsidR="004569F3" w:rsidRPr="003A1B12">
        <w:rPr>
          <w:highlight w:val="yellow"/>
        </w:rPr>
        <w:t xml:space="preserve"> месяц</w:t>
      </w:r>
      <w:r w:rsidR="00EB133F" w:rsidRPr="003A1B12">
        <w:rPr>
          <w:highlight w:val="yellow"/>
        </w:rPr>
        <w:t>ев</w:t>
      </w:r>
      <w:r w:rsidR="004569F3">
        <w:t xml:space="preserve"> </w:t>
      </w:r>
      <w:r w:rsidR="001F6AD1" w:rsidRPr="001F6AD1">
        <w:t>до дня размещения закупки</w:t>
      </w:r>
      <w:r w:rsidR="0006010B">
        <w:t>;</w:t>
      </w:r>
    </w:p>
    <w:p w14:paraId="08DA348D" w14:textId="73B70590" w:rsidR="00C07F23" w:rsidRPr="003A1B12" w:rsidRDefault="004A0978" w:rsidP="000758E4">
      <w:pPr>
        <w:pStyle w:val="a0"/>
        <w:rPr>
          <w:highlight w:val="yellow"/>
        </w:rPr>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xml:space="preserve">, а </w:t>
      </w:r>
      <w:r w:rsidR="00CF0DFD" w:rsidRPr="003A1B12">
        <w:rPr>
          <w:highlight w:val="yellow"/>
        </w:rPr>
        <w:t>именно</w:t>
      </w:r>
      <w:r w:rsidR="00F467EE" w:rsidRPr="003A1B12">
        <w:rPr>
          <w:highlight w:val="yellow"/>
        </w:rPr>
        <w:t>:</w:t>
      </w:r>
      <w:r w:rsidR="000758E4" w:rsidRPr="003A1B12">
        <w:rPr>
          <w:highlight w:val="yellow"/>
        </w:rPr>
        <w:t xml:space="preserve"> </w:t>
      </w:r>
      <w:permStart w:id="2109080512" w:edGrp="everyone"/>
      <w:sdt>
        <w:sdtPr>
          <w:rPr>
            <w:rStyle w:val="aff9"/>
            <w:highlight w:val="yellow"/>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3A1B12">
            <w:rPr>
              <w:rStyle w:val="aff9"/>
              <w:highlight w:val="yellow"/>
            </w:rPr>
            <w:fldChar w:fldCharType="begin"/>
          </w:r>
          <w:r w:rsidR="00974B72" w:rsidRPr="003A1B12">
            <w:rPr>
              <w:rStyle w:val="aff9"/>
              <w:highlight w:val="yellow"/>
            </w:rPr>
            <w:instrText xml:space="preserve"> MERGEFIELD "Критерии_аналогичности_опыта" </w:instrText>
          </w:r>
          <w:r w:rsidR="00974B72" w:rsidRPr="003A1B12">
            <w:rPr>
              <w:rStyle w:val="aff9"/>
              <w:highlight w:val="yellow"/>
            </w:rPr>
            <w:fldChar w:fldCharType="separate"/>
          </w:r>
          <w:r w:rsidR="0003406A" w:rsidRPr="003A1B12">
            <w:rPr>
              <w:rStyle w:val="aff9"/>
              <w:noProof/>
              <w:highlight w:val="yellow"/>
            </w:rPr>
            <w:t>«</w:t>
          </w:r>
          <w:r w:rsidR="00BF0479">
            <w:rPr>
              <w:rStyle w:val="aff9"/>
              <w:noProof/>
            </w:rPr>
            <w:t>очистка оборудования, сооружений</w:t>
          </w:r>
          <w:r w:rsidR="0003406A" w:rsidRPr="003A1B12">
            <w:rPr>
              <w:rStyle w:val="aff9"/>
              <w:noProof/>
              <w:highlight w:val="yellow"/>
            </w:rPr>
            <w:t>»</w:t>
          </w:r>
          <w:r w:rsidR="00974B72" w:rsidRPr="003A1B12">
            <w:rPr>
              <w:rStyle w:val="aff9"/>
              <w:highlight w:val="yellow"/>
            </w:rPr>
            <w:fldChar w:fldCharType="end"/>
          </w:r>
        </w:sdtContent>
      </w:sdt>
      <w:permEnd w:id="2109080512"/>
      <w:r w:rsidR="00C07F23" w:rsidRPr="003A1B12">
        <w:rPr>
          <w:highlight w:val="yellow"/>
        </w:rPr>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FFE4C2E" w:rsidR="003166F5" w:rsidRPr="00D10358" w:rsidRDefault="009916FD" w:rsidP="001C0A50">
            <w:pPr>
              <w:pStyle w:val="1"/>
              <w:jc w:val="left"/>
            </w:pPr>
            <w:bookmarkStart w:id="24" w:name="_Toc74635815"/>
            <w:bookmarkStart w:id="25" w:name="_Toc143602467"/>
            <w:r>
              <w:t>8.</w:t>
            </w:r>
            <w:r w:rsidR="003166F5">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A479B4" w14:paraId="1E3794BD" w14:textId="77777777" w:rsidTr="001F6AD1">
        <w:tc>
          <w:tcPr>
            <w:tcW w:w="426" w:type="dxa"/>
            <w:vAlign w:val="center"/>
          </w:tcPr>
          <w:p w14:paraId="20C83E9E" w14:textId="77777777" w:rsidR="001F6AD1" w:rsidRPr="00A479B4" w:rsidRDefault="001F6AD1" w:rsidP="00286809">
            <w:pPr>
              <w:pStyle w:val="111"/>
              <w:numPr>
                <w:ilvl w:val="0"/>
                <w:numId w:val="0"/>
              </w:numPr>
              <w:jc w:val="center"/>
              <w:rPr>
                <w:rFonts w:ascii="Times New Roman" w:hAnsi="Times New Roman" w:cs="Times New Roman"/>
                <w:sz w:val="22"/>
                <w:szCs w:val="22"/>
              </w:rPr>
            </w:pPr>
            <w:bookmarkStart w:id="26" w:name="_Hlk159407180"/>
            <w:r w:rsidRPr="00A479B4">
              <w:rPr>
                <w:rFonts w:ascii="Times New Roman" w:hAnsi="Times New Roman" w:cs="Times New Roman"/>
                <w:sz w:val="22"/>
                <w:szCs w:val="22"/>
              </w:rPr>
              <w:t>№</w:t>
            </w:r>
          </w:p>
        </w:tc>
        <w:tc>
          <w:tcPr>
            <w:tcW w:w="1871" w:type="dxa"/>
            <w:vAlign w:val="center"/>
          </w:tcPr>
          <w:p w14:paraId="3D16F6C2"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Критерии</w:t>
            </w:r>
          </w:p>
        </w:tc>
        <w:tc>
          <w:tcPr>
            <w:tcW w:w="4538" w:type="dxa"/>
            <w:vAlign w:val="center"/>
          </w:tcPr>
          <w:p w14:paraId="350555A1"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Предмет оценки</w:t>
            </w:r>
          </w:p>
        </w:tc>
        <w:tc>
          <w:tcPr>
            <w:tcW w:w="2125" w:type="dxa"/>
            <w:vAlign w:val="center"/>
          </w:tcPr>
          <w:p w14:paraId="28B2E392"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Порядок оценки</w:t>
            </w:r>
          </w:p>
        </w:tc>
        <w:tc>
          <w:tcPr>
            <w:tcW w:w="850" w:type="dxa"/>
            <w:vAlign w:val="center"/>
          </w:tcPr>
          <w:p w14:paraId="7E0B9A9E"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Вес критерия</w:t>
            </w:r>
          </w:p>
        </w:tc>
      </w:tr>
      <w:tr w:rsidR="001F6AD1" w:rsidRPr="00A479B4" w14:paraId="05F63D3C" w14:textId="77777777" w:rsidTr="001F6AD1">
        <w:tc>
          <w:tcPr>
            <w:tcW w:w="426" w:type="dxa"/>
          </w:tcPr>
          <w:p w14:paraId="5551E9C1" w14:textId="77777777" w:rsidR="001F6AD1" w:rsidRPr="00A479B4"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A479B4" w:rsidRDefault="001F6AD1"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fldChar w:fldCharType="begin"/>
            </w:r>
            <w:r w:rsidRPr="00A479B4">
              <w:rPr>
                <w:rFonts w:ascii="Times New Roman" w:hAnsi="Times New Roman" w:cs="Times New Roman"/>
                <w:noProof/>
                <w:sz w:val="22"/>
                <w:szCs w:val="22"/>
                <w:lang w:val="en-US"/>
              </w:rPr>
              <w:instrText xml:space="preserve"> MERGEFIELD "Критерий_цена_договора" </w:instrText>
            </w:r>
            <w:r w:rsidRPr="00A479B4">
              <w:rPr>
                <w:rFonts w:ascii="Times New Roman" w:hAnsi="Times New Roman" w:cs="Times New Roman"/>
                <w:noProof/>
                <w:sz w:val="22"/>
                <w:szCs w:val="22"/>
                <w:lang w:val="en-US"/>
              </w:rPr>
              <w:fldChar w:fldCharType="separate"/>
            </w:r>
            <w:r w:rsidR="0003406A" w:rsidRPr="00A479B4">
              <w:rPr>
                <w:rFonts w:ascii="Times New Roman" w:hAnsi="Times New Roman" w:cs="Times New Roman"/>
                <w:noProof/>
                <w:sz w:val="22"/>
                <w:szCs w:val="22"/>
                <w:lang w:val="en-US"/>
              </w:rPr>
              <w:t>цена_договора</w:t>
            </w:r>
            <w:r w:rsidRPr="00A479B4">
              <w:rPr>
                <w:rFonts w:ascii="Times New Roman" w:hAnsi="Times New Roman" w:cs="Times New Roman"/>
                <w:noProof/>
                <w:sz w:val="22"/>
                <w:szCs w:val="22"/>
                <w:lang w:val="en-US"/>
              </w:rPr>
              <w:fldChar w:fldCharType="end"/>
            </w:r>
          </w:p>
        </w:tc>
        <w:tc>
          <w:tcPr>
            <w:tcW w:w="4538" w:type="dxa"/>
          </w:tcPr>
          <w:p w14:paraId="7C77A736" w14:textId="5A950C58" w:rsidR="001F6AD1" w:rsidRPr="00A479B4" w:rsidRDefault="00551A6B"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A479B4" w:rsidRDefault="00084516"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A479B4" w:rsidRDefault="00084516"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A479B4" w:rsidRDefault="00084516" w:rsidP="00084516">
            <w:pPr>
              <w:rPr>
                <w:rFonts w:ascii="Times New Roman" w:hAnsi="Times New Roman" w:cs="Times New Roman"/>
                <w:color w:val="000000"/>
                <w:sz w:val="22"/>
                <w:szCs w:val="22"/>
              </w:rPr>
            </w:pPr>
            <w:r w:rsidRPr="00A479B4">
              <w:rPr>
                <w:rFonts w:ascii="Times New Roman" w:hAnsi="Times New Roman" w:cs="Times New Roman"/>
                <w:color w:val="000000"/>
                <w:sz w:val="22"/>
                <w:szCs w:val="22"/>
              </w:rPr>
              <w:t>Rc = Wc * ((Lc - Oc) / (Lc - Tc)), где</w:t>
            </w:r>
            <w:r w:rsidRPr="00A479B4">
              <w:rPr>
                <w:rFonts w:ascii="Times New Roman" w:hAnsi="Times New Roman" w:cs="Times New Roman"/>
                <w:color w:val="000000"/>
                <w:sz w:val="22"/>
                <w:szCs w:val="22"/>
              </w:rPr>
              <w:br/>
              <w:t>Rс — рейтинг Заявки относительно Критерия оценки,</w:t>
            </w:r>
            <w:r w:rsidRPr="00A479B4">
              <w:rPr>
                <w:rFonts w:ascii="Times New Roman" w:hAnsi="Times New Roman" w:cs="Times New Roman"/>
                <w:color w:val="000000"/>
                <w:sz w:val="22"/>
                <w:szCs w:val="22"/>
              </w:rPr>
              <w:br/>
              <w:t>Wс — вес Критерия оценки,</w:t>
            </w:r>
            <w:r w:rsidRPr="00A479B4">
              <w:rPr>
                <w:rFonts w:ascii="Times New Roman" w:hAnsi="Times New Roman" w:cs="Times New Roman"/>
                <w:color w:val="000000"/>
                <w:sz w:val="22"/>
                <w:szCs w:val="22"/>
              </w:rPr>
              <w:br/>
              <w:t>Lc — предельное оцениваемое предложение Критерия оценки,</w:t>
            </w:r>
            <w:r w:rsidRPr="00A479B4">
              <w:rPr>
                <w:rFonts w:ascii="Times New Roman" w:hAnsi="Times New Roman" w:cs="Times New Roman"/>
                <w:color w:val="000000"/>
                <w:sz w:val="22"/>
                <w:szCs w:val="22"/>
              </w:rPr>
              <w:br/>
              <w:t>Oс — оцениваемое предложение Участника закупки,</w:t>
            </w:r>
            <w:r w:rsidRPr="00A479B4">
              <w:rPr>
                <w:rFonts w:ascii="Times New Roman" w:hAnsi="Times New Roman" w:cs="Times New Roman"/>
                <w:color w:val="000000"/>
                <w:sz w:val="22"/>
                <w:szCs w:val="22"/>
              </w:rPr>
              <w:br/>
              <w:t>Tс — предпочитаемое (целевое) предложение Критерия оценки.</w:t>
            </w:r>
          </w:p>
          <w:p w14:paraId="09E7D5AC" w14:textId="7CE6EF4B" w:rsidR="001F6AD1" w:rsidRPr="00A479B4" w:rsidRDefault="001F6AD1" w:rsidP="00286809">
            <w:pPr>
              <w:pStyle w:val="af4"/>
              <w:rPr>
                <w:rFonts w:ascii="Times New Roman" w:hAnsi="Times New Roman" w:cs="Times New Roman"/>
                <w:noProof/>
                <w:sz w:val="22"/>
                <w:szCs w:val="22"/>
              </w:rPr>
            </w:pPr>
          </w:p>
        </w:tc>
        <w:tc>
          <w:tcPr>
            <w:tcW w:w="850" w:type="dxa"/>
          </w:tcPr>
          <w:p w14:paraId="1DFCCAA1" w14:textId="6BB5C5E7" w:rsidR="001F6AD1" w:rsidRPr="00A479B4" w:rsidRDefault="00551A6B"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8</w:t>
            </w:r>
            <w:r w:rsidR="00B15457">
              <w:rPr>
                <w:rFonts w:ascii="Times New Roman" w:hAnsi="Times New Roman" w:cs="Times New Roman"/>
                <w:noProof/>
                <w:sz w:val="22"/>
                <w:szCs w:val="22"/>
              </w:rPr>
              <w:t>5</w:t>
            </w:r>
          </w:p>
        </w:tc>
      </w:tr>
      <w:tr w:rsidR="001F6AD1" w:rsidRPr="00A479B4" w14:paraId="3D6ADC24" w14:textId="77777777" w:rsidTr="001F6AD1">
        <w:tc>
          <w:tcPr>
            <w:tcW w:w="426" w:type="dxa"/>
          </w:tcPr>
          <w:p w14:paraId="2AD3209A" w14:textId="77777777" w:rsidR="001F6AD1" w:rsidRPr="00A479B4"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A479B4" w:rsidRDefault="00CA58CF"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 xml:space="preserve"> Опыт частичный</w:t>
            </w:r>
          </w:p>
        </w:tc>
        <w:tc>
          <w:tcPr>
            <w:tcW w:w="4538" w:type="dxa"/>
          </w:tcPr>
          <w:p w14:paraId="5371085B" w14:textId="49CA997D" w:rsidR="00551A6B" w:rsidRPr="00A479B4" w:rsidRDefault="00551A6B" w:rsidP="00551A6B">
            <w:pPr>
              <w:rPr>
                <w:rFonts w:ascii="Times New Roman" w:hAnsi="Times New Roman" w:cs="Times New Roman"/>
                <w:color w:val="000000"/>
                <w:sz w:val="22"/>
                <w:szCs w:val="22"/>
              </w:rPr>
            </w:pPr>
            <w:r w:rsidRPr="00A479B4">
              <w:rPr>
                <w:rFonts w:ascii="Times New Roman" w:hAnsi="Times New Roman" w:cs="Times New Roman"/>
                <w:color w:val="000000"/>
                <w:sz w:val="22"/>
                <w:szCs w:val="22"/>
              </w:rPr>
              <w:t xml:space="preserve">Количество </w:t>
            </w:r>
            <w:r w:rsidR="002A406D" w:rsidRPr="00A479B4">
              <w:rPr>
                <w:rFonts w:ascii="Times New Roman" w:hAnsi="Times New Roman" w:cs="Times New Roman"/>
                <w:color w:val="000000"/>
                <w:sz w:val="22"/>
                <w:szCs w:val="22"/>
              </w:rPr>
              <w:t>надле</w:t>
            </w:r>
            <w:r w:rsidRPr="00A479B4">
              <w:rPr>
                <w:rFonts w:ascii="Times New Roman" w:hAnsi="Times New Roman" w:cs="Times New Roman"/>
                <w:color w:val="000000"/>
                <w:sz w:val="22"/>
                <w:szCs w:val="22"/>
              </w:rPr>
              <w:t>жаще</w:t>
            </w:r>
            <w:r w:rsidR="002A406D" w:rsidRPr="00A479B4">
              <w:rPr>
                <w:rFonts w:ascii="Times New Roman" w:hAnsi="Times New Roman" w:cs="Times New Roman"/>
                <w:color w:val="000000"/>
                <w:sz w:val="22"/>
                <w:szCs w:val="22"/>
              </w:rPr>
              <w:t xml:space="preserve"> </w:t>
            </w:r>
            <w:r w:rsidRPr="00A479B4">
              <w:rPr>
                <w:rFonts w:ascii="Times New Roman" w:hAnsi="Times New Roman" w:cs="Times New Roman"/>
                <w:color w:val="000000"/>
                <w:sz w:val="22"/>
                <w:szCs w:val="22"/>
              </w:rPr>
              <w:t xml:space="preserve"> исполненных </w:t>
            </w:r>
            <w:r w:rsidR="001225F9" w:rsidRPr="00A479B4">
              <w:rPr>
                <w:rFonts w:ascii="Times New Roman" w:hAnsi="Times New Roman" w:cs="Times New Roman"/>
                <w:color w:val="000000"/>
                <w:sz w:val="22"/>
                <w:szCs w:val="22"/>
              </w:rPr>
              <w:t xml:space="preserve">договоров по меньшей мере  в части половины этапов </w:t>
            </w:r>
            <w:r w:rsidRPr="00A479B4">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A479B4" w:rsidRDefault="001F6AD1" w:rsidP="00286809">
            <w:pPr>
              <w:pStyle w:val="af4"/>
              <w:rPr>
                <w:rFonts w:ascii="Times New Roman" w:hAnsi="Times New Roman" w:cs="Times New Roman"/>
                <w:noProof/>
                <w:sz w:val="22"/>
                <w:szCs w:val="22"/>
              </w:rPr>
            </w:pPr>
          </w:p>
        </w:tc>
        <w:tc>
          <w:tcPr>
            <w:tcW w:w="2125" w:type="dxa"/>
          </w:tcPr>
          <w:p w14:paraId="4EC3039D" w14:textId="2F785AD9" w:rsidR="001F6AD1" w:rsidRPr="00A479B4" w:rsidRDefault="00CB39CB" w:rsidP="00286809">
            <w:pPr>
              <w:pStyle w:val="af4"/>
              <w:rPr>
                <w:rFonts w:ascii="Times New Roman" w:hAnsi="Times New Roman" w:cs="Times New Roman"/>
                <w:noProof/>
                <w:sz w:val="22"/>
                <w:szCs w:val="22"/>
              </w:rPr>
            </w:pPr>
            <w:r>
              <w:rPr>
                <w:rFonts w:ascii="Times New Roman" w:hAnsi="Times New Roman" w:cs="Times New Roman"/>
                <w:noProof/>
                <w:sz w:val="22"/>
                <w:szCs w:val="22"/>
              </w:rPr>
              <w:t>0</w:t>
            </w:r>
          </w:p>
        </w:tc>
        <w:tc>
          <w:tcPr>
            <w:tcW w:w="1842" w:type="dxa"/>
          </w:tcPr>
          <w:p w14:paraId="2A6E8BD8" w14:textId="7669AF42" w:rsidR="001F6AD1" w:rsidRPr="00A479B4" w:rsidRDefault="00551A6B"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2</w:t>
            </w:r>
          </w:p>
        </w:tc>
        <w:tc>
          <w:tcPr>
            <w:tcW w:w="3968" w:type="dxa"/>
          </w:tcPr>
          <w:p w14:paraId="6DF7AB8B" w14:textId="622122A7" w:rsidR="001F6AD1" w:rsidRPr="00A479B4" w:rsidRDefault="00084516" w:rsidP="00747927">
            <w:pPr>
              <w:rPr>
                <w:rFonts w:ascii="Times New Roman" w:hAnsi="Times New Roman" w:cs="Times New Roman"/>
                <w:noProof/>
                <w:sz w:val="22"/>
                <w:szCs w:val="22"/>
              </w:rPr>
            </w:pPr>
            <w:r w:rsidRPr="00A479B4">
              <w:rPr>
                <w:rFonts w:ascii="Times New Roman" w:hAnsi="Times New Roman" w:cs="Times New Roman"/>
                <w:color w:val="000000"/>
                <w:sz w:val="22"/>
                <w:szCs w:val="22"/>
              </w:rPr>
              <w:t>Rc = Wc * ((Lc - Oc) / (Lc - Tc)), где</w:t>
            </w:r>
            <w:r w:rsidRPr="00A479B4">
              <w:rPr>
                <w:rFonts w:ascii="Times New Roman" w:hAnsi="Times New Roman" w:cs="Times New Roman"/>
                <w:color w:val="000000"/>
                <w:sz w:val="22"/>
                <w:szCs w:val="22"/>
              </w:rPr>
              <w:br/>
              <w:t>Rс — рейтинг Заявки относительно Критерия оценки,</w:t>
            </w:r>
            <w:r w:rsidRPr="00A479B4">
              <w:rPr>
                <w:rFonts w:ascii="Times New Roman" w:hAnsi="Times New Roman" w:cs="Times New Roman"/>
                <w:color w:val="000000"/>
                <w:sz w:val="22"/>
                <w:szCs w:val="22"/>
              </w:rPr>
              <w:br/>
              <w:t>Wс — вес Критерия оценки,</w:t>
            </w:r>
            <w:r w:rsidRPr="00A479B4">
              <w:rPr>
                <w:rFonts w:ascii="Times New Roman" w:hAnsi="Times New Roman" w:cs="Times New Roman"/>
                <w:color w:val="000000"/>
                <w:sz w:val="22"/>
                <w:szCs w:val="22"/>
              </w:rPr>
              <w:br/>
              <w:t>Lc — предельное оцениваемое предложение Критерия оценки,</w:t>
            </w:r>
            <w:r w:rsidRPr="00A479B4">
              <w:rPr>
                <w:rFonts w:ascii="Times New Roman" w:hAnsi="Times New Roman" w:cs="Times New Roman"/>
                <w:color w:val="000000"/>
                <w:sz w:val="22"/>
                <w:szCs w:val="22"/>
              </w:rPr>
              <w:br/>
              <w:t>Oс — оцениваемое предложение Участника закупки,</w:t>
            </w:r>
            <w:r w:rsidRPr="00A479B4">
              <w:rPr>
                <w:rFonts w:ascii="Times New Roman" w:hAnsi="Times New Roman" w:cs="Times New Roman"/>
                <w:color w:val="000000"/>
                <w:sz w:val="22"/>
                <w:szCs w:val="22"/>
              </w:rPr>
              <w:br/>
              <w:t>Tс — предпочитаемое (целевое) предложение Критерия оценки.</w:t>
            </w:r>
          </w:p>
        </w:tc>
        <w:tc>
          <w:tcPr>
            <w:tcW w:w="850" w:type="dxa"/>
          </w:tcPr>
          <w:p w14:paraId="517CD7AD" w14:textId="0FD1D9D5" w:rsidR="001F6AD1" w:rsidRPr="00A479B4" w:rsidRDefault="00B73CD7" w:rsidP="00286809">
            <w:pPr>
              <w:pStyle w:val="af4"/>
              <w:rPr>
                <w:rFonts w:ascii="Times New Roman" w:hAnsi="Times New Roman" w:cs="Times New Roman"/>
                <w:noProof/>
                <w:sz w:val="22"/>
                <w:szCs w:val="22"/>
              </w:rPr>
            </w:pPr>
            <w:r>
              <w:rPr>
                <w:rFonts w:ascii="Times New Roman" w:hAnsi="Times New Roman" w:cs="Times New Roman"/>
                <w:noProof/>
                <w:sz w:val="22"/>
                <w:szCs w:val="22"/>
              </w:rPr>
              <w:t>15</w:t>
            </w:r>
            <w:r w:rsidR="00D61B0A" w:rsidRPr="00A479B4">
              <w:rPr>
                <w:rFonts w:ascii="Times New Roman" w:hAnsi="Times New Roman" w:cs="Times New Roman"/>
                <w:noProof/>
                <w:sz w:val="22"/>
                <w:szCs w:val="22"/>
              </w:rPr>
              <w:t>,</w:t>
            </w:r>
            <w:r>
              <w:rPr>
                <w:rFonts w:ascii="Times New Roman" w:hAnsi="Times New Roman" w:cs="Times New Roman"/>
                <w:noProof/>
                <w:sz w:val="22"/>
                <w:szCs w:val="22"/>
              </w:rPr>
              <w:t>0</w:t>
            </w:r>
          </w:p>
        </w:tc>
      </w:tr>
      <w:tr w:rsidR="00747927" w:rsidRPr="00A479B4" w14:paraId="25597D16" w14:textId="77777777" w:rsidTr="00B0508F">
        <w:tc>
          <w:tcPr>
            <w:tcW w:w="10802" w:type="dxa"/>
            <w:gridSpan w:val="5"/>
          </w:tcPr>
          <w:p w14:paraId="697C82E0" w14:textId="77777777" w:rsidR="00747927" w:rsidRPr="00A479B4"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A479B4" w:rsidRDefault="00747927" w:rsidP="00084516">
            <w:pPr>
              <w:rPr>
                <w:rFonts w:ascii="Times New Roman" w:hAnsi="Times New Roman" w:cs="Times New Roman"/>
                <w:color w:val="000000"/>
                <w:sz w:val="22"/>
                <w:szCs w:val="22"/>
              </w:rPr>
            </w:pPr>
            <w:r w:rsidRPr="00A479B4">
              <w:rPr>
                <w:rFonts w:ascii="Times New Roman" w:hAnsi="Times New Roman" w:cs="Times New Roman"/>
                <w:color w:val="000000"/>
                <w:sz w:val="22"/>
                <w:szCs w:val="22"/>
              </w:rPr>
              <w:t>Итого:</w:t>
            </w:r>
          </w:p>
        </w:tc>
        <w:tc>
          <w:tcPr>
            <w:tcW w:w="850" w:type="dxa"/>
          </w:tcPr>
          <w:p w14:paraId="1E89BE62" w14:textId="7668A5BA" w:rsidR="00747927" w:rsidRPr="00A479B4" w:rsidRDefault="00747927"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284F57" w14:textId="77777777" w:rsidR="001B326D" w:rsidRDefault="001B326D" w:rsidP="00D225C0">
      <w:r>
        <w:separator/>
      </w:r>
    </w:p>
    <w:p w14:paraId="19786106" w14:textId="77777777" w:rsidR="001B326D" w:rsidRDefault="001B326D"/>
  </w:endnote>
  <w:endnote w:type="continuationSeparator" w:id="0">
    <w:p w14:paraId="3385EA57" w14:textId="77777777" w:rsidR="001B326D" w:rsidRDefault="001B326D" w:rsidP="00D225C0">
      <w:r>
        <w:continuationSeparator/>
      </w:r>
    </w:p>
    <w:p w14:paraId="337BDB41" w14:textId="77777777" w:rsidR="001B326D" w:rsidRDefault="001B32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B6B78157-E783-45E2-8BCB-B857A397A41A}"/>
    <w:embedBold r:id="rId2" w:fontKey="{171620C7-D94C-4226-926B-4F77F7FCDD5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586D4853-8F49-4E64-8C4E-1FFF806EDF6D}"/>
  </w:font>
  <w:font w:name="Segoe UI">
    <w:panose1 w:val="020B0502040204020203"/>
    <w:charset w:val="CC"/>
    <w:family w:val="swiss"/>
    <w:pitch w:val="variable"/>
    <w:sig w:usb0="E4002EFF" w:usb1="C000E47F" w:usb2="00000009" w:usb3="00000000" w:csb0="000001FF" w:csb1="00000000"/>
    <w:embedRegular r:id="rId4" w:fontKey="{5583C251-F757-49B9-8799-E3AA9F42EAE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ABB0F" w14:textId="77777777" w:rsidR="00EF53EC" w:rsidRDefault="00EF53EC">
    <w:pPr>
      <w:pStyle w:val="aff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0E0AEDFD" w:rsidR="00DD77B3" w:rsidRDefault="001B326D" w:rsidP="00D70D2B">
            <w:pPr>
              <w:pStyle w:val="aff1"/>
              <w:jc w:val="right"/>
            </w:pPr>
            <w:r>
              <w:fldChar w:fldCharType="begin"/>
            </w:r>
            <w:r>
              <w:instrText xml:space="preserve"> REF  НомерВПланеЗакупки  \* MERGEFORMAT </w:instrText>
            </w:r>
            <w:r>
              <w:fldChar w:fldCharType="separate"/>
            </w:r>
            <w:permStart w:id="1167664658" w:edGrp="everyone"/>
            <w:permStart w:id="1798266965" w:edGrp="everyone"/>
            <w:permStart w:id="317935414" w:edGrp="everyone"/>
            <w:permStart w:id="323573836" w:edGrp="everyone"/>
            <w:permStart w:id="480261193" w:edGrp="everyone"/>
            <w:permStart w:id="1854015967" w:edGrp="everyone"/>
            <w:permStart w:id="243876911" w:edGrp="everyone"/>
            <w:permStart w:id="1665931364" w:edGrp="everyone"/>
            <w:permStart w:id="1822849938" w:edGrp="everyone"/>
            <w:permStart w:id="1673620509" w:edGrp="everyone"/>
            <w:permStart w:id="2006066047" w:edGrp="everyone"/>
            <w:permStart w:id="1666145194" w:edGrp="everyone"/>
            <w:permStart w:id="2085899645" w:edGrp="everyone"/>
            <w:permStart w:id="1613513097" w:edGrp="everyone"/>
            <w:permStart w:id="1914469383" w:edGrp="everyone"/>
            <w:permStart w:id="1007226391" w:edGrp="everyone"/>
            <w:permStart w:id="1673210798" w:edGrp="everyone"/>
            <w:permStart w:id="249311245" w:edGrp="everyone"/>
            <w:permStart w:id="1240419127" w:edGrp="everyone"/>
            <w:permStart w:id="1411192905" w:edGrp="everyone"/>
            <w:permStart w:id="170418115" w:edGrp="everyone"/>
            <w:permStart w:id="479294739" w:edGrp="everyone"/>
            <w:permStart w:id="1136547873" w:edGrp="everyone"/>
            <w:permStart w:id="742545981" w:edGrp="everyone"/>
            <w:permStart w:id="256127252" w:edGrp="everyone"/>
            <w:sdt>
              <w:sdtPr>
                <w:alias w:val="Номер в плане закупок"/>
                <w:tag w:val="Номер в плане закупок"/>
                <w:id w:val="1632749937"/>
                <w:placeholder>
                  <w:docPart w:val="9C78B2FE41194C09A3C53F3D38C5D0EF"/>
                </w:placeholder>
                <w15:color w:val="FFFF00"/>
              </w:sdtPr>
              <w:sdtEndPr>
                <w:rPr>
                  <w:noProof/>
                </w:rPr>
              </w:sdtEndPr>
              <w:sdtContent>
                <w:r w:rsidR="00136D69">
                  <w:rPr>
                    <w:noProof/>
                  </w:rPr>
                  <w:t>«1453»</w:t>
                </w:r>
              </w:sdtContent>
            </w:sdt>
            <w:permEnd w:id="1167664658"/>
            <w:permEnd w:id="1798266965"/>
            <w:permEnd w:id="317935414"/>
            <w:permEnd w:id="323573836"/>
            <w:permEnd w:id="480261193"/>
            <w:permEnd w:id="1854015967"/>
            <w:permEnd w:id="243876911"/>
            <w:permEnd w:id="1665931364"/>
            <w:permEnd w:id="1822849938"/>
            <w:permEnd w:id="1673620509"/>
            <w:permEnd w:id="2006066047"/>
            <w:permEnd w:id="1666145194"/>
            <w:permEnd w:id="2085899645"/>
            <w:permEnd w:id="1613513097"/>
            <w:permEnd w:id="1914469383"/>
            <w:permEnd w:id="1007226391"/>
            <w:permEnd w:id="1673210798"/>
            <w:permEnd w:id="249311245"/>
            <w:permEnd w:id="1240419127"/>
            <w:permEnd w:id="1411192905"/>
            <w:permEnd w:id="170418115"/>
            <w:permEnd w:id="479294739"/>
            <w:permEnd w:id="1136547873"/>
            <w:permEnd w:id="742545981"/>
            <w:permEnd w:id="256127252"/>
            <w:r>
              <w:rPr>
                <w:noProof/>
              </w:rP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0B042" w14:textId="77777777" w:rsidR="00EF53EC" w:rsidRDefault="00EF53EC">
    <w:pPr>
      <w:pStyle w:val="aff1"/>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03ABF8C2" w:rsidR="00DD77B3" w:rsidRDefault="000D17C8" w:rsidP="009C694D">
        <w:pPr>
          <w:pStyle w:val="aff1"/>
          <w:tabs>
            <w:tab w:val="clear" w:pos="4677"/>
            <w:tab w:val="clear" w:pos="9355"/>
          </w:tabs>
          <w:ind w:right="83"/>
          <w:jc w:val="right"/>
        </w:pPr>
        <w:fldSimple w:instr=" REF  НомерВПланеЗакупки  \* MERGEFORMAT ">
          <w:permStart w:id="1802397208" w:edGrp="everyone"/>
          <w:permStart w:id="981622077" w:edGrp="everyone"/>
          <w:permStart w:id="1187320340" w:edGrp="everyone"/>
          <w:permStart w:id="1620145462" w:edGrp="everyone"/>
          <w:permStart w:id="577463576" w:edGrp="everyone"/>
          <w:permStart w:id="473848671" w:edGrp="everyone"/>
          <w:permStart w:id="2055932911" w:edGrp="everyone"/>
          <w:permStart w:id="1588166393" w:edGrp="everyone"/>
          <w:permStart w:id="1063326015" w:edGrp="everyone"/>
          <w:permStart w:id="484978554" w:edGrp="everyone"/>
          <w:permStart w:id="1746151475" w:edGrp="everyone"/>
          <w:permStart w:id="250169118" w:edGrp="everyone"/>
          <w:permStart w:id="853367588" w:edGrp="everyone"/>
          <w:permStart w:id="1718486215" w:edGrp="everyone"/>
          <w:permStart w:id="2116112218" w:edGrp="everyone"/>
          <w:permStart w:id="693196863" w:edGrp="everyone"/>
          <w:permStart w:id="945311073" w:edGrp="everyone"/>
          <w:permStart w:id="162082642" w:edGrp="everyone"/>
          <w:permStart w:id="1889879984" w:edGrp="everyone"/>
          <w:permStart w:id="265713255" w:edGrp="everyone"/>
          <w:permStart w:id="1564606949" w:edGrp="everyone"/>
          <w:permStart w:id="1986407903" w:edGrp="everyone"/>
          <w:permStart w:id="1658090963" w:edGrp="everyone"/>
          <w:permStart w:id="1813660462" w:edGrp="everyone"/>
          <w:permStart w:id="1034688891" w:edGrp="everyone"/>
          <w:permStart w:id="694904926" w:edGrp="everyone"/>
          <w:permStart w:id="1361273117" w:edGrp="everyone"/>
          <w:permStart w:id="239080856" w:edGrp="everyone"/>
          <w:permStart w:id="575044713" w:edGrp="everyone"/>
          <w:permStart w:id="409025750" w:edGrp="everyone"/>
          <w:permStart w:id="1666669352" w:edGrp="everyone"/>
          <w:permStart w:id="1676104778" w:edGrp="everyone"/>
          <w:permStart w:id="1749290587" w:edGrp="everyone"/>
          <w:permStart w:id="1501455865" w:edGrp="everyone"/>
          <w:permStart w:id="701107231" w:edGrp="everyone"/>
          <w:permStart w:id="1171746841" w:edGrp="everyone"/>
          <w:permStart w:id="1407585339" w:edGrp="everyone"/>
          <w:permStart w:id="870021609" w:edGrp="everyone"/>
          <w:permStart w:id="280701941" w:edGrp="everyone"/>
          <w:permStart w:id="584281339" w:edGrp="everyone"/>
          <w:permStart w:id="1572021165" w:edGrp="everyone"/>
          <w:permStart w:id="1876696164" w:edGrp="everyone"/>
          <w:permStart w:id="340859038" w:edGrp="everyone"/>
          <w:permStart w:id="1569748908" w:edGrp="everyone"/>
          <w:permStart w:id="1814302366" w:edGrp="everyone"/>
          <w:permStart w:id="581794127" w:edGrp="everyone"/>
          <w:permStart w:id="888753955" w:edGrp="everyone"/>
          <w:permStart w:id="263153010" w:edGrp="everyone"/>
          <w:permStart w:id="436541308" w:edGrp="everyone"/>
          <w:permStart w:id="2036079476" w:edGrp="everyone"/>
          <w:permStart w:id="104094245" w:edGrp="everyone"/>
          <w:permStart w:id="729285055" w:edGrp="everyone"/>
          <w:permStart w:id="253780191" w:edGrp="everyone"/>
          <w:permStart w:id="1202261764" w:edGrp="everyone"/>
          <w:permStart w:id="1534919935" w:edGrp="everyone"/>
          <w:permStart w:id="303658779" w:edGrp="everyone"/>
          <w:permStart w:id="111633481" w:edGrp="everyone"/>
          <w:permStart w:id="1834176553" w:edGrp="everyone"/>
          <w:permStart w:id="285623190" w:edGrp="everyone"/>
          <w:permStart w:id="1708601903" w:edGrp="everyone"/>
          <w:permStart w:id="2086679745" w:edGrp="everyone"/>
          <w:permStart w:id="200565259" w:edGrp="everyone"/>
          <w:permStart w:id="1727928113" w:edGrp="everyone"/>
          <w:permStart w:id="1367017660" w:edGrp="everyone"/>
          <w:permStart w:id="631645830" w:edGrp="everyone"/>
          <w:permStart w:id="1057183507" w:edGrp="everyone"/>
          <w:permStart w:id="904210909" w:edGrp="everyone"/>
          <w:permStart w:id="1499357205" w:edGrp="everyone"/>
          <w:permStart w:id="690827274" w:edGrp="everyone"/>
          <w:permStart w:id="767494685" w:edGrp="everyone"/>
          <w:permStart w:id="86115931" w:edGrp="everyone"/>
          <w:permStart w:id="794123244" w:edGrp="everyone"/>
          <w:permStart w:id="1063870108" w:edGrp="everyone"/>
          <w:permStart w:id="91702032" w:edGrp="everyone"/>
          <w:permStart w:id="1925739083" w:edGrp="everyone"/>
          <w:permStart w:id="811353627" w:edGrp="everyone"/>
          <w:permStart w:id="62600552" w:edGrp="everyone"/>
          <w:permStart w:id="1669676068" w:edGrp="everyone"/>
          <w:permStart w:id="1283731514" w:edGrp="everyone"/>
          <w:permStart w:id="1787312113" w:edGrp="everyone"/>
          <w:permStart w:id="1187536970" w:edGrp="everyone"/>
          <w:permStart w:id="1844923529" w:edGrp="everyone"/>
          <w:permStart w:id="1465743426" w:edGrp="everyone"/>
          <w:permStart w:id="1796805695" w:edGrp="everyone"/>
          <w:permStart w:id="970604132" w:edGrp="everyone"/>
          <w:permStart w:id="1377567699" w:edGrp="everyone"/>
          <w:permStart w:id="967060834" w:edGrp="everyone"/>
          <w:permStart w:id="205805427" w:edGrp="everyone"/>
          <w:permStart w:id="231425145" w:edGrp="everyone"/>
          <w:permStart w:id="1167459362" w:edGrp="everyone"/>
          <w:permStart w:id="1000101100" w:edGrp="everyone"/>
          <w:permStart w:id="1879441667" w:edGrp="everyone"/>
          <w:permStart w:id="1524650201" w:edGrp="everyone"/>
          <w:permStart w:id="1218670164" w:edGrp="everyone"/>
          <w:permStart w:id="366174758" w:edGrp="everyone"/>
          <w:permStart w:id="1911844407" w:edGrp="everyone"/>
          <w:permStart w:id="626163507" w:edGrp="everyone"/>
          <w:permStart w:id="1893954980" w:edGrp="everyone"/>
          <w:permStart w:id="908201325" w:edGrp="everyone"/>
          <w:permStart w:id="1943358458" w:edGrp="everyone"/>
          <w:permStart w:id="1698783844" w:edGrp="everyone"/>
          <w:permStart w:id="374685316" w:edGrp="everyone"/>
          <w:permStart w:id="1882196614" w:edGrp="everyone"/>
          <w:permStart w:id="1167135002" w:edGrp="everyone"/>
          <w:permStart w:id="1039872628" w:edGrp="everyone"/>
          <w:permStart w:id="655125371" w:edGrp="everyone"/>
          <w:permStart w:id="498664691" w:edGrp="everyone"/>
          <w:permStart w:id="450378419" w:edGrp="everyone"/>
          <w:permStart w:id="1907372127" w:edGrp="everyone"/>
          <w:permStart w:id="429025450" w:edGrp="everyone"/>
          <w:permStart w:id="682101877" w:edGrp="everyone"/>
          <w:permStart w:id="1839296165" w:edGrp="everyone"/>
          <w:permStart w:id="97203346" w:edGrp="everyone"/>
          <w:permStart w:id="1581150964" w:edGrp="everyone"/>
          <w:permStart w:id="793858094" w:edGrp="everyone"/>
          <w:permStart w:id="274278816" w:edGrp="everyone"/>
          <w:permStart w:id="1158706251" w:edGrp="everyone"/>
          <w:permStart w:id="928986233" w:edGrp="everyone"/>
          <w:permStart w:id="1473543385" w:edGrp="everyone"/>
          <w:permStart w:id="1036130209" w:edGrp="everyone"/>
          <w:permStart w:id="1083389676" w:edGrp="everyone"/>
          <w:permStart w:id="2029140948" w:edGrp="everyone"/>
          <w:permStart w:id="1015894416" w:edGrp="everyone"/>
          <w:permStart w:id="762538582" w:edGrp="everyone"/>
          <w:permStart w:id="1387009480" w:edGrp="everyone"/>
          <w:permStart w:id="2126586458" w:edGrp="everyone"/>
          <w:permStart w:id="1022840144" w:edGrp="everyone"/>
          <w:permStart w:id="1339315440" w:edGrp="everyone"/>
          <w:permStart w:id="1954445506" w:edGrp="everyone"/>
          <w:permStart w:id="230372085" w:edGrp="everyone"/>
          <w:permStart w:id="1688010930" w:edGrp="everyone"/>
          <w:permStart w:id="1975940863" w:edGrp="everyone"/>
          <w:permStart w:id="513282813" w:edGrp="everyone"/>
          <w:permStart w:id="1903366747" w:edGrp="everyone"/>
          <w:permStart w:id="856630648" w:edGrp="everyone"/>
          <w:permStart w:id="85940199" w:edGrp="everyone"/>
          <w:permStart w:id="86247951" w:edGrp="everyone"/>
          <w:permStart w:id="258618361" w:edGrp="everyone"/>
          <w:permStart w:id="1531462488" w:edGrp="everyone"/>
          <w:permStart w:id="777781865" w:edGrp="everyone"/>
          <w:permStart w:id="2136624366" w:edGrp="everyone"/>
          <w:permStart w:id="700201618" w:edGrp="everyone"/>
          <w:permStart w:id="1820140662" w:edGrp="everyone"/>
          <w:permStart w:id="849890817" w:edGrp="everyone"/>
          <w:permStart w:id="1245322977" w:edGrp="everyone"/>
          <w:permStart w:id="787170856" w:edGrp="everyone"/>
          <w:permStart w:id="986410596" w:edGrp="everyone"/>
          <w:permStart w:id="1279020328" w:edGrp="everyone"/>
          <w:permStart w:id="805404027" w:edGrp="everyone"/>
          <w:permStart w:id="916524981" w:edGrp="everyone"/>
          <w:permStart w:id="824719271" w:edGrp="everyone"/>
          <w:permStart w:id="631532234" w:edGrp="everyone"/>
          <w:permStart w:id="1136283467" w:edGrp="everyone"/>
          <w:permStart w:id="1880304304" w:edGrp="everyone"/>
          <w:permStart w:id="1364022776" w:edGrp="everyone"/>
          <w:permStart w:id="958496297" w:edGrp="everyone"/>
          <w:permStart w:id="1128626212" w:edGrp="everyone"/>
          <w:permStart w:id="447820980" w:edGrp="everyone"/>
          <w:permStart w:id="1536186419" w:edGrp="everyone"/>
          <w:permStart w:id="593717192" w:edGrp="everyone"/>
          <w:permStart w:id="1228501978" w:edGrp="everyone"/>
          <w:permStart w:id="250504061" w:edGrp="everyone"/>
          <w:permStart w:id="1375944970" w:edGrp="everyone"/>
          <w:permStart w:id="2014788978" w:edGrp="everyone"/>
          <w:permStart w:id="2061910033" w:edGrp="everyone"/>
          <w:permStart w:id="129112715" w:edGrp="everyone"/>
          <w:sdt>
            <w:sdtPr>
              <w:alias w:val="Номер в плане закупок"/>
              <w:tag w:val="Номер в плане закупок"/>
              <w:id w:val="47115384"/>
              <w:placeholder>
                <w:docPart w:val="70658E63D9634FA1B1BC072544CD8F83"/>
              </w:placeholder>
              <w15:color w:val="FFFF00"/>
            </w:sdtPr>
            <w:sdtContent>
              <w:r w:rsidR="00136D69">
                <w:t>«1453</w:t>
              </w:r>
              <w:r w:rsidR="00136D69">
                <w:rPr>
                  <w:noProof/>
                </w:rPr>
                <w:t>»</w:t>
              </w:r>
            </w:sdtContent>
          </w:sdt>
          <w:permEnd w:id="1802397208"/>
          <w:permEnd w:id="981622077"/>
          <w:permEnd w:id="1187320340"/>
          <w:permEnd w:id="1620145462"/>
          <w:permEnd w:id="577463576"/>
          <w:permEnd w:id="473848671"/>
          <w:permEnd w:id="2055932911"/>
          <w:permEnd w:id="1588166393"/>
          <w:permEnd w:id="1063326015"/>
          <w:permEnd w:id="484978554"/>
          <w:permEnd w:id="1746151475"/>
          <w:permEnd w:id="250169118"/>
          <w:permEnd w:id="853367588"/>
          <w:permEnd w:id="1718486215"/>
          <w:permEnd w:id="2116112218"/>
          <w:permEnd w:id="693196863"/>
          <w:permEnd w:id="945311073"/>
          <w:permEnd w:id="162082642"/>
          <w:permEnd w:id="1889879984"/>
          <w:permEnd w:id="265713255"/>
          <w:permEnd w:id="1564606949"/>
          <w:permEnd w:id="1986407903"/>
          <w:permEnd w:id="1658090963"/>
          <w:permEnd w:id="1813660462"/>
          <w:permEnd w:id="1034688891"/>
          <w:permEnd w:id="694904926"/>
          <w:permEnd w:id="1361273117"/>
          <w:permEnd w:id="239080856"/>
          <w:permEnd w:id="575044713"/>
          <w:permEnd w:id="409025750"/>
          <w:permEnd w:id="1666669352"/>
          <w:permEnd w:id="1676104778"/>
          <w:permEnd w:id="1749290587"/>
          <w:permEnd w:id="1501455865"/>
          <w:permEnd w:id="701107231"/>
          <w:permEnd w:id="1171746841"/>
          <w:permEnd w:id="1407585339"/>
          <w:permEnd w:id="870021609"/>
          <w:permEnd w:id="280701941"/>
          <w:permEnd w:id="584281339"/>
          <w:permEnd w:id="1572021165"/>
          <w:permEnd w:id="1876696164"/>
          <w:permEnd w:id="340859038"/>
          <w:permEnd w:id="1569748908"/>
          <w:permEnd w:id="1814302366"/>
          <w:permEnd w:id="581794127"/>
          <w:permEnd w:id="888753955"/>
          <w:permEnd w:id="263153010"/>
          <w:permEnd w:id="436541308"/>
          <w:permEnd w:id="2036079476"/>
          <w:permEnd w:id="104094245"/>
          <w:permEnd w:id="729285055"/>
          <w:permEnd w:id="253780191"/>
          <w:permEnd w:id="1202261764"/>
          <w:permEnd w:id="1534919935"/>
          <w:permEnd w:id="303658779"/>
          <w:permEnd w:id="111633481"/>
          <w:permEnd w:id="1834176553"/>
          <w:permEnd w:id="285623190"/>
          <w:permEnd w:id="1708601903"/>
          <w:permEnd w:id="2086679745"/>
          <w:permEnd w:id="200565259"/>
          <w:permEnd w:id="1727928113"/>
          <w:permEnd w:id="1367017660"/>
          <w:permEnd w:id="631645830"/>
          <w:permEnd w:id="1057183507"/>
          <w:permEnd w:id="904210909"/>
          <w:permEnd w:id="1499357205"/>
          <w:permEnd w:id="690827274"/>
          <w:permEnd w:id="767494685"/>
          <w:permEnd w:id="86115931"/>
          <w:permEnd w:id="794123244"/>
          <w:permEnd w:id="1063870108"/>
          <w:permEnd w:id="91702032"/>
          <w:permEnd w:id="1925739083"/>
          <w:permEnd w:id="811353627"/>
          <w:permEnd w:id="62600552"/>
          <w:permEnd w:id="1669676068"/>
          <w:permEnd w:id="1283731514"/>
          <w:permEnd w:id="1787312113"/>
          <w:permEnd w:id="1187536970"/>
          <w:permEnd w:id="1844923529"/>
          <w:permEnd w:id="1465743426"/>
          <w:permEnd w:id="1796805695"/>
          <w:permEnd w:id="970604132"/>
          <w:permEnd w:id="1377567699"/>
          <w:permEnd w:id="967060834"/>
          <w:permEnd w:id="205805427"/>
          <w:permEnd w:id="231425145"/>
          <w:permEnd w:id="1167459362"/>
          <w:permEnd w:id="1000101100"/>
          <w:permEnd w:id="1879441667"/>
          <w:permEnd w:id="1524650201"/>
          <w:permEnd w:id="1218670164"/>
          <w:permEnd w:id="366174758"/>
          <w:permEnd w:id="1911844407"/>
          <w:permEnd w:id="626163507"/>
          <w:permEnd w:id="1893954980"/>
          <w:permEnd w:id="908201325"/>
          <w:permEnd w:id="1943358458"/>
          <w:permEnd w:id="1698783844"/>
          <w:permEnd w:id="374685316"/>
          <w:permEnd w:id="1882196614"/>
          <w:permEnd w:id="1167135002"/>
          <w:permEnd w:id="1039872628"/>
          <w:permEnd w:id="655125371"/>
          <w:permEnd w:id="498664691"/>
          <w:permEnd w:id="450378419"/>
          <w:permEnd w:id="1907372127"/>
          <w:permEnd w:id="429025450"/>
          <w:permEnd w:id="682101877"/>
          <w:permEnd w:id="1839296165"/>
          <w:permEnd w:id="97203346"/>
          <w:permEnd w:id="1581150964"/>
          <w:permEnd w:id="793858094"/>
          <w:permEnd w:id="274278816"/>
          <w:permEnd w:id="1158706251"/>
          <w:permEnd w:id="928986233"/>
          <w:permEnd w:id="1473543385"/>
          <w:permEnd w:id="1036130209"/>
          <w:permEnd w:id="1083389676"/>
          <w:permEnd w:id="2029140948"/>
          <w:permEnd w:id="1015894416"/>
          <w:permEnd w:id="762538582"/>
          <w:permEnd w:id="1387009480"/>
          <w:permEnd w:id="2126586458"/>
          <w:permEnd w:id="1022840144"/>
          <w:permEnd w:id="1339315440"/>
          <w:permEnd w:id="1954445506"/>
          <w:permEnd w:id="230372085"/>
          <w:permEnd w:id="1688010930"/>
          <w:permEnd w:id="1975940863"/>
          <w:permEnd w:id="513282813"/>
          <w:permEnd w:id="1903366747"/>
          <w:permEnd w:id="856630648"/>
          <w:permEnd w:id="85940199"/>
          <w:permEnd w:id="86247951"/>
          <w:permEnd w:id="258618361"/>
          <w:permEnd w:id="1531462488"/>
          <w:permEnd w:id="777781865"/>
          <w:permEnd w:id="2136624366"/>
          <w:permEnd w:id="700201618"/>
          <w:permEnd w:id="1820140662"/>
          <w:permEnd w:id="849890817"/>
          <w:permEnd w:id="1245322977"/>
          <w:permEnd w:id="787170856"/>
          <w:permEnd w:id="986410596"/>
          <w:permEnd w:id="1279020328"/>
          <w:permEnd w:id="805404027"/>
          <w:permEnd w:id="916524981"/>
          <w:permEnd w:id="824719271"/>
          <w:permEnd w:id="631532234"/>
          <w:permEnd w:id="1136283467"/>
          <w:permEnd w:id="1880304304"/>
          <w:permEnd w:id="1364022776"/>
          <w:permEnd w:id="958496297"/>
          <w:permEnd w:id="1128626212"/>
          <w:permEnd w:id="447820980"/>
          <w:permEnd w:id="1536186419"/>
          <w:permEnd w:id="593717192"/>
          <w:permEnd w:id="1228501978"/>
          <w:permEnd w:id="250504061"/>
          <w:permEnd w:id="1375944970"/>
          <w:permEnd w:id="2014788978"/>
          <w:permEnd w:id="2061910033"/>
          <w:permEnd w:id="129112715"/>
        </w:fldSimple>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72275C69" w:rsidR="00DD77B3" w:rsidRDefault="000D17C8" w:rsidP="00793545">
        <w:pPr>
          <w:pStyle w:val="aff1"/>
          <w:tabs>
            <w:tab w:val="clear" w:pos="4677"/>
            <w:tab w:val="clear" w:pos="9355"/>
          </w:tabs>
          <w:ind w:right="140"/>
          <w:jc w:val="right"/>
        </w:pPr>
        <w:fldSimple w:instr=" REF  НомерВПланеЗакупки  \* MERGEFORMAT ">
          <w:permStart w:id="422598795" w:edGrp="everyone"/>
          <w:permStart w:id="1612741525" w:edGrp="everyone"/>
          <w:permStart w:id="1957714675" w:edGrp="everyone"/>
          <w:permStart w:id="1954952771" w:edGrp="everyone"/>
          <w:permStart w:id="1525815489" w:edGrp="everyone"/>
          <w:permStart w:id="214762012" w:edGrp="everyone"/>
          <w:permStart w:id="1723664793" w:edGrp="everyone"/>
          <w:permStart w:id="1401759528" w:edGrp="everyone"/>
          <w:permStart w:id="783309113" w:edGrp="everyone"/>
          <w:permStart w:id="1175395314" w:edGrp="everyone"/>
          <w:permStart w:id="1898391240" w:edGrp="everyone"/>
          <w:permStart w:id="1681942397" w:edGrp="everyone"/>
          <w:permStart w:id="12850597" w:edGrp="everyone"/>
          <w:permStart w:id="1234264375" w:edGrp="everyone"/>
          <w:permStart w:id="168445065" w:edGrp="everyone"/>
          <w:permStart w:id="1227189527" w:edGrp="everyone"/>
          <w:permStart w:id="267322314" w:edGrp="everyone"/>
          <w:permStart w:id="1779769962" w:edGrp="everyone"/>
          <w:permStart w:id="662314516" w:edGrp="everyone"/>
          <w:permStart w:id="363424204" w:edGrp="everyone"/>
          <w:permStart w:id="111805086" w:edGrp="everyone"/>
          <w:permStart w:id="1055588523" w:edGrp="everyone"/>
          <w:permStart w:id="1242593339" w:edGrp="everyone"/>
          <w:permStart w:id="1358189802" w:edGrp="everyone"/>
          <w:permStart w:id="1233914531" w:edGrp="everyone"/>
          <w:permStart w:id="77167504" w:edGrp="everyone"/>
          <w:permStart w:id="744252376" w:edGrp="everyone"/>
          <w:permStart w:id="912555364" w:edGrp="everyone"/>
          <w:permStart w:id="777000795" w:edGrp="everyone"/>
          <w:permStart w:id="936932874" w:edGrp="everyone"/>
          <w:permStart w:id="1731213765" w:edGrp="everyone"/>
          <w:permStart w:id="640239584" w:edGrp="everyone"/>
          <w:permStart w:id="120068931" w:edGrp="everyone"/>
          <w:permStart w:id="61609898" w:edGrp="everyone"/>
          <w:permStart w:id="1222080508" w:edGrp="everyone"/>
          <w:permStart w:id="1544304902" w:edGrp="everyone"/>
          <w:permStart w:id="1716724240" w:edGrp="everyone"/>
          <w:permStart w:id="1185958064" w:edGrp="everyone"/>
          <w:permStart w:id="1548365138" w:edGrp="everyone"/>
          <w:permStart w:id="1572150319" w:edGrp="everyone"/>
          <w:permStart w:id="1293105377" w:edGrp="everyone"/>
          <w:permStart w:id="282997890" w:edGrp="everyone"/>
          <w:permStart w:id="682910433" w:edGrp="everyone"/>
          <w:permStart w:id="1075910658" w:edGrp="everyone"/>
          <w:permStart w:id="529140730" w:edGrp="everyone"/>
          <w:permStart w:id="890132420" w:edGrp="everyone"/>
          <w:permStart w:id="65503013" w:edGrp="everyone"/>
          <w:permStart w:id="199363324" w:edGrp="everyone"/>
          <w:permStart w:id="998995893" w:edGrp="everyone"/>
          <w:permStart w:id="80828144" w:edGrp="everyone"/>
          <w:permStart w:id="1552972370" w:edGrp="everyone"/>
          <w:permStart w:id="732187710" w:edGrp="everyone"/>
          <w:permStart w:id="703276815" w:edGrp="everyone"/>
          <w:permStart w:id="1734375174" w:edGrp="everyone"/>
          <w:permStart w:id="1643328460" w:edGrp="everyone"/>
          <w:permStart w:id="148725419" w:edGrp="everyone"/>
          <w:permStart w:id="926093337" w:edGrp="everyone"/>
          <w:permStart w:id="1393707301" w:edGrp="everyone"/>
          <w:permStart w:id="1596273269" w:edGrp="everyone"/>
          <w:permStart w:id="326918160" w:edGrp="everyone"/>
          <w:permStart w:id="228811469" w:edGrp="everyone"/>
          <w:permStart w:id="1902186596" w:edGrp="everyone"/>
          <w:permStart w:id="629234781" w:edGrp="everyone"/>
          <w:permStart w:id="508432885" w:edGrp="everyone"/>
          <w:permStart w:id="1990818670" w:edGrp="everyone"/>
          <w:permStart w:id="581108689" w:edGrp="everyone"/>
          <w:permStart w:id="1344676744" w:edGrp="everyone"/>
          <w:permStart w:id="1179402522" w:edGrp="everyone"/>
          <w:permStart w:id="1238320324" w:edGrp="everyone"/>
          <w:permStart w:id="993860610" w:edGrp="everyone"/>
          <w:permStart w:id="1675782523" w:edGrp="everyone"/>
          <w:permStart w:id="77272591" w:edGrp="everyone"/>
          <w:permStart w:id="5467129" w:edGrp="everyone"/>
          <w:permStart w:id="535169178" w:edGrp="everyone"/>
          <w:permStart w:id="54605440" w:edGrp="everyone"/>
          <w:permStart w:id="354240790" w:edGrp="everyone"/>
          <w:permStart w:id="1274824987" w:edGrp="everyone"/>
          <w:permStart w:id="2006675943" w:edGrp="everyone"/>
          <w:permStart w:id="756043361" w:edGrp="everyone"/>
          <w:permStart w:id="738683161" w:edGrp="everyone"/>
          <w:permStart w:id="2112764497" w:edGrp="everyone"/>
          <w:permStart w:id="1569545384" w:edGrp="everyone"/>
          <w:permStart w:id="761687451" w:edGrp="everyone"/>
          <w:permStart w:id="214641616" w:edGrp="everyone"/>
          <w:permStart w:id="497694210" w:edGrp="everyone"/>
          <w:permStart w:id="717638498" w:edGrp="everyone"/>
          <w:permStart w:id="1485393156" w:edGrp="everyone"/>
          <w:permStart w:id="2028947346" w:edGrp="everyone"/>
          <w:permStart w:id="1883308568" w:edGrp="everyone"/>
          <w:permStart w:id="1345805917" w:edGrp="everyone"/>
          <w:permStart w:id="867068278" w:edGrp="everyone"/>
          <w:permStart w:id="1077881890" w:edGrp="everyone"/>
          <w:permStart w:id="397282124" w:edGrp="everyone"/>
          <w:permStart w:id="2141665813" w:edGrp="everyone"/>
          <w:permStart w:id="599990541" w:edGrp="everyone"/>
          <w:permStart w:id="674328017" w:edGrp="everyone"/>
          <w:permStart w:id="1797281109" w:edGrp="everyone"/>
          <w:permStart w:id="174147982" w:edGrp="everyone"/>
          <w:permStart w:id="1084845868" w:edGrp="everyone"/>
          <w:permStart w:id="212212290" w:edGrp="everyone"/>
          <w:permStart w:id="1905347414" w:edGrp="everyone"/>
          <w:permStart w:id="539694231" w:edGrp="everyone"/>
          <w:permStart w:id="94205689" w:edGrp="everyone"/>
          <w:permStart w:id="1519787395" w:edGrp="everyone"/>
          <w:permStart w:id="953290867" w:edGrp="everyone"/>
          <w:permStart w:id="923807791" w:edGrp="everyone"/>
          <w:permStart w:id="835926377" w:edGrp="everyone"/>
          <w:permStart w:id="1469866005" w:edGrp="everyone"/>
          <w:permStart w:id="1278547724" w:edGrp="everyone"/>
          <w:permStart w:id="565672788" w:edGrp="everyone"/>
          <w:permStart w:id="1340281181" w:edGrp="everyone"/>
          <w:permStart w:id="999633090" w:edGrp="everyone"/>
          <w:permStart w:id="705847183" w:edGrp="everyone"/>
          <w:permStart w:id="1063877101" w:edGrp="everyone"/>
          <w:permStart w:id="1811294176" w:edGrp="everyone"/>
          <w:permStart w:id="1484025805" w:edGrp="everyone"/>
          <w:permStart w:id="134159861" w:edGrp="everyone"/>
          <w:permStart w:id="675428996" w:edGrp="everyone"/>
          <w:permStart w:id="782592438" w:edGrp="everyone"/>
          <w:permStart w:id="346243873" w:edGrp="everyone"/>
          <w:permStart w:id="1117390729" w:edGrp="everyone"/>
          <w:permStart w:id="1011427548" w:edGrp="everyone"/>
          <w:permStart w:id="1072509102" w:edGrp="everyone"/>
          <w:permStart w:id="1383212015" w:edGrp="everyone"/>
          <w:permStart w:id="1623282395" w:edGrp="everyone"/>
          <w:permStart w:id="952786150" w:edGrp="everyone"/>
          <w:permStart w:id="1490224963" w:edGrp="everyone"/>
          <w:permStart w:id="1496189410" w:edGrp="everyone"/>
          <w:permStart w:id="1528133181" w:edGrp="everyone"/>
          <w:permStart w:id="122180746" w:edGrp="everyone"/>
          <w:permStart w:id="1774672797" w:edGrp="everyone"/>
          <w:permStart w:id="530318713" w:edGrp="everyone"/>
          <w:permStart w:id="491478856" w:edGrp="everyone"/>
          <w:permStart w:id="896800860" w:edGrp="everyone"/>
          <w:permStart w:id="1905141681" w:edGrp="everyone"/>
          <w:permStart w:id="1886994402" w:edGrp="everyone"/>
          <w:permStart w:id="1255371495" w:edGrp="everyone"/>
          <w:permStart w:id="832796073" w:edGrp="everyone"/>
          <w:permStart w:id="1760502585" w:edGrp="everyone"/>
          <w:permStart w:id="786703943" w:edGrp="everyone"/>
          <w:permStart w:id="211894693" w:edGrp="everyone"/>
          <w:permStart w:id="400173615" w:edGrp="everyone"/>
          <w:permStart w:id="917701899" w:edGrp="everyone"/>
          <w:permStart w:id="2064737840" w:edGrp="everyone"/>
          <w:permStart w:id="243013036" w:edGrp="everyone"/>
          <w:permStart w:id="1555697286" w:edGrp="everyone"/>
          <w:permStart w:id="840894635" w:edGrp="everyone"/>
          <w:permStart w:id="2012697491" w:edGrp="everyone"/>
          <w:permStart w:id="517871754" w:edGrp="everyone"/>
          <w:permStart w:id="867369147" w:edGrp="everyone"/>
          <w:permStart w:id="1513038551" w:edGrp="everyone"/>
          <w:permStart w:id="1738088348" w:edGrp="everyone"/>
          <w:permStart w:id="1823355639" w:edGrp="everyone"/>
          <w:permStart w:id="456135801" w:edGrp="everyone"/>
          <w:permStart w:id="829314137" w:edGrp="everyone"/>
          <w:permStart w:id="242103372" w:edGrp="everyone"/>
          <w:permStart w:id="1917220611" w:edGrp="everyone"/>
          <w:permStart w:id="1347895038" w:edGrp="everyone"/>
          <w:permStart w:id="112474088" w:edGrp="everyone"/>
          <w:permStart w:id="563824721" w:edGrp="everyone"/>
          <w:permStart w:id="1781300852" w:edGrp="everyone"/>
          <w:permStart w:id="1448299500" w:edGrp="everyone"/>
          <w:permStart w:id="1307860002" w:edGrp="everyone"/>
          <w:permStart w:id="631845918" w:edGrp="everyone"/>
          <w:permStart w:id="466293868" w:edGrp="everyone"/>
          <w:permStart w:id="1086287006" w:edGrp="everyone"/>
          <w:sdt>
            <w:sdtPr>
              <w:alias w:val="Номер в плане закупок"/>
              <w:tag w:val="Номер в плане закупок"/>
              <w:id w:val="1448971789"/>
              <w:placeholder>
                <w:docPart w:val="D8E460F0E56E4465851131BD159E4C70"/>
              </w:placeholder>
              <w15:color w:val="FFFF00"/>
            </w:sdtPr>
            <w:sdtContent>
              <w:r w:rsidR="00136D69">
                <w:t>«1453»</w:t>
              </w:r>
            </w:sdtContent>
          </w:sdt>
          <w:permEnd w:id="422598795"/>
          <w:permEnd w:id="1612741525"/>
          <w:permEnd w:id="1957714675"/>
          <w:permEnd w:id="1954952771"/>
          <w:permEnd w:id="1525815489"/>
          <w:permEnd w:id="214762012"/>
          <w:permEnd w:id="1723664793"/>
          <w:permEnd w:id="1401759528"/>
          <w:permEnd w:id="783309113"/>
          <w:permEnd w:id="1175395314"/>
          <w:permEnd w:id="1898391240"/>
          <w:permEnd w:id="1681942397"/>
          <w:permEnd w:id="12850597"/>
          <w:permEnd w:id="1234264375"/>
          <w:permEnd w:id="168445065"/>
          <w:permEnd w:id="1227189527"/>
          <w:permEnd w:id="267322314"/>
          <w:permEnd w:id="1779769962"/>
          <w:permEnd w:id="662314516"/>
          <w:permEnd w:id="363424204"/>
          <w:permEnd w:id="111805086"/>
          <w:permEnd w:id="1055588523"/>
          <w:permEnd w:id="1242593339"/>
          <w:permEnd w:id="1358189802"/>
          <w:permEnd w:id="1233914531"/>
          <w:permEnd w:id="77167504"/>
          <w:permEnd w:id="744252376"/>
          <w:permEnd w:id="912555364"/>
          <w:permEnd w:id="777000795"/>
          <w:permEnd w:id="936932874"/>
          <w:permEnd w:id="1731213765"/>
          <w:permEnd w:id="640239584"/>
          <w:permEnd w:id="120068931"/>
          <w:permEnd w:id="61609898"/>
          <w:permEnd w:id="1222080508"/>
          <w:permEnd w:id="1544304902"/>
          <w:permEnd w:id="1716724240"/>
          <w:permEnd w:id="1185958064"/>
          <w:permEnd w:id="1548365138"/>
          <w:permEnd w:id="1572150319"/>
          <w:permEnd w:id="1293105377"/>
          <w:permEnd w:id="282997890"/>
          <w:permEnd w:id="682910433"/>
          <w:permEnd w:id="1075910658"/>
          <w:permEnd w:id="529140730"/>
          <w:permEnd w:id="890132420"/>
          <w:permEnd w:id="65503013"/>
          <w:permEnd w:id="199363324"/>
          <w:permEnd w:id="998995893"/>
          <w:permEnd w:id="80828144"/>
          <w:permEnd w:id="1552972370"/>
          <w:permEnd w:id="732187710"/>
          <w:permEnd w:id="703276815"/>
          <w:permEnd w:id="1734375174"/>
          <w:permEnd w:id="1643328460"/>
          <w:permEnd w:id="148725419"/>
          <w:permEnd w:id="926093337"/>
          <w:permEnd w:id="1393707301"/>
          <w:permEnd w:id="1596273269"/>
          <w:permEnd w:id="326918160"/>
          <w:permEnd w:id="228811469"/>
          <w:permEnd w:id="1902186596"/>
          <w:permEnd w:id="629234781"/>
          <w:permEnd w:id="508432885"/>
          <w:permEnd w:id="1990818670"/>
          <w:permEnd w:id="581108689"/>
          <w:permEnd w:id="1344676744"/>
          <w:permEnd w:id="1179402522"/>
          <w:permEnd w:id="1238320324"/>
          <w:permEnd w:id="993860610"/>
          <w:permEnd w:id="1675782523"/>
          <w:permEnd w:id="77272591"/>
          <w:permEnd w:id="5467129"/>
          <w:permEnd w:id="535169178"/>
          <w:permEnd w:id="54605440"/>
          <w:permEnd w:id="354240790"/>
          <w:permEnd w:id="1274824987"/>
          <w:permEnd w:id="2006675943"/>
          <w:permEnd w:id="756043361"/>
          <w:permEnd w:id="738683161"/>
          <w:permEnd w:id="2112764497"/>
          <w:permEnd w:id="1569545384"/>
          <w:permEnd w:id="761687451"/>
          <w:permEnd w:id="214641616"/>
          <w:permEnd w:id="497694210"/>
          <w:permEnd w:id="717638498"/>
          <w:permEnd w:id="1485393156"/>
          <w:permEnd w:id="2028947346"/>
          <w:permEnd w:id="1883308568"/>
          <w:permEnd w:id="1345805917"/>
          <w:permEnd w:id="867068278"/>
          <w:permEnd w:id="1077881890"/>
          <w:permEnd w:id="397282124"/>
          <w:permEnd w:id="2141665813"/>
          <w:permEnd w:id="599990541"/>
          <w:permEnd w:id="674328017"/>
          <w:permEnd w:id="1797281109"/>
          <w:permEnd w:id="174147982"/>
          <w:permEnd w:id="1084845868"/>
          <w:permEnd w:id="212212290"/>
          <w:permEnd w:id="1905347414"/>
          <w:permEnd w:id="539694231"/>
          <w:permEnd w:id="94205689"/>
          <w:permEnd w:id="1519787395"/>
          <w:permEnd w:id="953290867"/>
          <w:permEnd w:id="923807791"/>
          <w:permEnd w:id="835926377"/>
          <w:permEnd w:id="1469866005"/>
          <w:permEnd w:id="1278547724"/>
          <w:permEnd w:id="565672788"/>
          <w:permEnd w:id="1340281181"/>
          <w:permEnd w:id="999633090"/>
          <w:permEnd w:id="705847183"/>
          <w:permEnd w:id="1063877101"/>
          <w:permEnd w:id="1811294176"/>
          <w:permEnd w:id="1484025805"/>
          <w:permEnd w:id="134159861"/>
          <w:permEnd w:id="675428996"/>
          <w:permEnd w:id="782592438"/>
          <w:permEnd w:id="346243873"/>
          <w:permEnd w:id="1117390729"/>
          <w:permEnd w:id="1011427548"/>
          <w:permEnd w:id="1072509102"/>
          <w:permEnd w:id="1383212015"/>
          <w:permEnd w:id="1623282395"/>
          <w:permEnd w:id="952786150"/>
          <w:permEnd w:id="1490224963"/>
          <w:permEnd w:id="1496189410"/>
          <w:permEnd w:id="1528133181"/>
          <w:permEnd w:id="122180746"/>
          <w:permEnd w:id="1774672797"/>
          <w:permEnd w:id="530318713"/>
          <w:permEnd w:id="491478856"/>
          <w:permEnd w:id="896800860"/>
          <w:permEnd w:id="1905141681"/>
          <w:permEnd w:id="1886994402"/>
          <w:permEnd w:id="1255371495"/>
          <w:permEnd w:id="832796073"/>
          <w:permEnd w:id="1760502585"/>
          <w:permEnd w:id="786703943"/>
          <w:permEnd w:id="211894693"/>
          <w:permEnd w:id="400173615"/>
          <w:permEnd w:id="917701899"/>
          <w:permEnd w:id="2064737840"/>
          <w:permEnd w:id="243013036"/>
          <w:permEnd w:id="1555697286"/>
          <w:permEnd w:id="840894635"/>
          <w:permEnd w:id="2012697491"/>
          <w:permEnd w:id="517871754"/>
          <w:permEnd w:id="867369147"/>
          <w:permEnd w:id="1513038551"/>
          <w:permEnd w:id="1738088348"/>
          <w:permEnd w:id="1823355639"/>
          <w:permEnd w:id="456135801"/>
          <w:permEnd w:id="829314137"/>
          <w:permEnd w:id="242103372"/>
          <w:permEnd w:id="1917220611"/>
          <w:permEnd w:id="1347895038"/>
          <w:permEnd w:id="112474088"/>
          <w:permEnd w:id="563824721"/>
          <w:permEnd w:id="1781300852"/>
          <w:permEnd w:id="1448299500"/>
          <w:permEnd w:id="1307860002"/>
          <w:permEnd w:id="631845918"/>
          <w:permEnd w:id="466293868"/>
          <w:permEnd w:id="1086287006"/>
        </w:fldSimple>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C9F935" w14:textId="77777777" w:rsidR="001B326D" w:rsidRDefault="001B326D" w:rsidP="00D225C0">
      <w:r>
        <w:separator/>
      </w:r>
    </w:p>
    <w:p w14:paraId="1E6A433E" w14:textId="77777777" w:rsidR="001B326D" w:rsidRDefault="001B326D"/>
  </w:footnote>
  <w:footnote w:type="continuationSeparator" w:id="0">
    <w:p w14:paraId="0A07F721" w14:textId="77777777" w:rsidR="001B326D" w:rsidRDefault="001B326D" w:rsidP="00D225C0">
      <w:r>
        <w:continuationSeparator/>
      </w:r>
    </w:p>
    <w:p w14:paraId="6EA064A8" w14:textId="77777777" w:rsidR="001B326D" w:rsidRDefault="001B326D"/>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964A4" w14:textId="77777777" w:rsidR="00EF53EC" w:rsidRDefault="00EF53EC">
    <w:pPr>
      <w:pStyle w:val="af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D68BB7" w14:textId="77777777" w:rsidR="00EF53EC" w:rsidRDefault="00EF53EC">
    <w:pPr>
      <w:pStyle w:val="aff"/>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0D3A8" w14:textId="77777777" w:rsidR="00EF53EC" w:rsidRDefault="00EF53EC">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B6E4CA62"/>
    <w:lvl w:ilvl="0">
      <w:start w:val="1"/>
      <w:numFmt w:val="decimal"/>
      <w:pStyle w:val="1"/>
      <w:suff w:val="space"/>
      <w:lvlText w:val="%1."/>
      <w:lvlJc w:val="left"/>
      <w:pPr>
        <w:ind w:left="141" w:firstLine="0"/>
      </w:pPr>
      <w:rPr>
        <w:rFonts w:hint="default"/>
        <w:b/>
        <w:color w:val="F8F8F8" w:themeColor="background1"/>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6A8"/>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AF9"/>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AE"/>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539"/>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7C8"/>
    <w:rsid w:val="000D1B02"/>
    <w:rsid w:val="000D2063"/>
    <w:rsid w:val="000D26C7"/>
    <w:rsid w:val="000D3846"/>
    <w:rsid w:val="000D3F1D"/>
    <w:rsid w:val="000D4EEA"/>
    <w:rsid w:val="000D50AF"/>
    <w:rsid w:val="000D5D40"/>
    <w:rsid w:val="000D64ED"/>
    <w:rsid w:val="000D6702"/>
    <w:rsid w:val="000D73B5"/>
    <w:rsid w:val="000D7D73"/>
    <w:rsid w:val="000E16EA"/>
    <w:rsid w:val="000E1D76"/>
    <w:rsid w:val="000E2466"/>
    <w:rsid w:val="000E29EE"/>
    <w:rsid w:val="000E3472"/>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6E10"/>
    <w:rsid w:val="000F7F9B"/>
    <w:rsid w:val="00100097"/>
    <w:rsid w:val="00100295"/>
    <w:rsid w:val="001006D6"/>
    <w:rsid w:val="00100913"/>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24B"/>
    <w:rsid w:val="00135393"/>
    <w:rsid w:val="00135DA2"/>
    <w:rsid w:val="00135DF2"/>
    <w:rsid w:val="00135F1D"/>
    <w:rsid w:val="0013677E"/>
    <w:rsid w:val="00136D69"/>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56D"/>
    <w:rsid w:val="00157E3F"/>
    <w:rsid w:val="00160BE0"/>
    <w:rsid w:val="0016147F"/>
    <w:rsid w:val="00161CC6"/>
    <w:rsid w:val="0016202E"/>
    <w:rsid w:val="00162763"/>
    <w:rsid w:val="00162AEA"/>
    <w:rsid w:val="001634A2"/>
    <w:rsid w:val="00163703"/>
    <w:rsid w:val="00163DF7"/>
    <w:rsid w:val="00164065"/>
    <w:rsid w:val="001640B9"/>
    <w:rsid w:val="00164235"/>
    <w:rsid w:val="0016499C"/>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26B"/>
    <w:rsid w:val="001779D4"/>
    <w:rsid w:val="00177BA9"/>
    <w:rsid w:val="00180232"/>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26D"/>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3BC"/>
    <w:rsid w:val="001C3709"/>
    <w:rsid w:val="001C376E"/>
    <w:rsid w:val="001C38BE"/>
    <w:rsid w:val="001C3982"/>
    <w:rsid w:val="001C3D8C"/>
    <w:rsid w:val="001C3F0D"/>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5DF2"/>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4BF"/>
    <w:rsid w:val="001F353E"/>
    <w:rsid w:val="001F46CB"/>
    <w:rsid w:val="001F4B74"/>
    <w:rsid w:val="001F5A0D"/>
    <w:rsid w:val="001F5F77"/>
    <w:rsid w:val="001F66B9"/>
    <w:rsid w:val="001F6AD1"/>
    <w:rsid w:val="001F6C20"/>
    <w:rsid w:val="001F6C2C"/>
    <w:rsid w:val="001F6C30"/>
    <w:rsid w:val="001F734F"/>
    <w:rsid w:val="00200EBB"/>
    <w:rsid w:val="002011D4"/>
    <w:rsid w:val="002012F7"/>
    <w:rsid w:val="00201583"/>
    <w:rsid w:val="00201660"/>
    <w:rsid w:val="00201ABC"/>
    <w:rsid w:val="00201CCA"/>
    <w:rsid w:val="00202B0B"/>
    <w:rsid w:val="002040FA"/>
    <w:rsid w:val="002044EF"/>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2DA3"/>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6788"/>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42D"/>
    <w:rsid w:val="003127A8"/>
    <w:rsid w:val="00312A93"/>
    <w:rsid w:val="003131B6"/>
    <w:rsid w:val="0031345B"/>
    <w:rsid w:val="00313B8F"/>
    <w:rsid w:val="00314C4B"/>
    <w:rsid w:val="00315475"/>
    <w:rsid w:val="0031561E"/>
    <w:rsid w:val="003163F9"/>
    <w:rsid w:val="00316527"/>
    <w:rsid w:val="00316543"/>
    <w:rsid w:val="003166F5"/>
    <w:rsid w:val="00316735"/>
    <w:rsid w:val="00316C6D"/>
    <w:rsid w:val="00316CCE"/>
    <w:rsid w:val="003179DD"/>
    <w:rsid w:val="00320E8D"/>
    <w:rsid w:val="00321B3E"/>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082A"/>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2169"/>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B12"/>
    <w:rsid w:val="003A1E82"/>
    <w:rsid w:val="003A226D"/>
    <w:rsid w:val="003A249F"/>
    <w:rsid w:val="003A441A"/>
    <w:rsid w:val="003A442E"/>
    <w:rsid w:val="003A457B"/>
    <w:rsid w:val="003A4CDD"/>
    <w:rsid w:val="003A57EC"/>
    <w:rsid w:val="003A5DF9"/>
    <w:rsid w:val="003B01F9"/>
    <w:rsid w:val="003B032D"/>
    <w:rsid w:val="003B1611"/>
    <w:rsid w:val="003B191A"/>
    <w:rsid w:val="003B2858"/>
    <w:rsid w:val="003B30C4"/>
    <w:rsid w:val="003B3336"/>
    <w:rsid w:val="003B3E9F"/>
    <w:rsid w:val="003B40D8"/>
    <w:rsid w:val="003B419A"/>
    <w:rsid w:val="003B41CB"/>
    <w:rsid w:val="003B43DE"/>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CFB"/>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5F6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1DE"/>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3D51"/>
    <w:rsid w:val="00504529"/>
    <w:rsid w:val="0050488E"/>
    <w:rsid w:val="00504C19"/>
    <w:rsid w:val="005053CF"/>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A5"/>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5EC4"/>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34CC"/>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04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5E19"/>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BF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47E4"/>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2E"/>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214"/>
    <w:rsid w:val="007777EA"/>
    <w:rsid w:val="00777A39"/>
    <w:rsid w:val="00777D1F"/>
    <w:rsid w:val="00777E11"/>
    <w:rsid w:val="00780210"/>
    <w:rsid w:val="00781F69"/>
    <w:rsid w:val="00782138"/>
    <w:rsid w:val="007825F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1D"/>
    <w:rsid w:val="00797489"/>
    <w:rsid w:val="00797C04"/>
    <w:rsid w:val="007A011B"/>
    <w:rsid w:val="007A0499"/>
    <w:rsid w:val="007A0D08"/>
    <w:rsid w:val="007A24B7"/>
    <w:rsid w:val="007A26A6"/>
    <w:rsid w:val="007A2724"/>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1166"/>
    <w:rsid w:val="007D2067"/>
    <w:rsid w:val="007D23B2"/>
    <w:rsid w:val="007D249C"/>
    <w:rsid w:val="007D2EF7"/>
    <w:rsid w:val="007D3452"/>
    <w:rsid w:val="007D3C99"/>
    <w:rsid w:val="007D3ED1"/>
    <w:rsid w:val="007D4DD5"/>
    <w:rsid w:val="007D52EB"/>
    <w:rsid w:val="007D5ED4"/>
    <w:rsid w:val="007D6706"/>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2913"/>
    <w:rsid w:val="008138DA"/>
    <w:rsid w:val="008138DF"/>
    <w:rsid w:val="00813D80"/>
    <w:rsid w:val="00815CCC"/>
    <w:rsid w:val="008163A7"/>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434"/>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7DD"/>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3E4F"/>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261B"/>
    <w:rsid w:val="00882829"/>
    <w:rsid w:val="00882EFD"/>
    <w:rsid w:val="00882FDE"/>
    <w:rsid w:val="00883075"/>
    <w:rsid w:val="008831BF"/>
    <w:rsid w:val="008832D1"/>
    <w:rsid w:val="00883335"/>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69A7"/>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900"/>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3A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2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A2"/>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15BF"/>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9C"/>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6FD"/>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3B8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9B4"/>
    <w:rsid w:val="00A47AE1"/>
    <w:rsid w:val="00A47AE2"/>
    <w:rsid w:val="00A5095A"/>
    <w:rsid w:val="00A51362"/>
    <w:rsid w:val="00A51AAE"/>
    <w:rsid w:val="00A51ACD"/>
    <w:rsid w:val="00A51C1A"/>
    <w:rsid w:val="00A52012"/>
    <w:rsid w:val="00A5201A"/>
    <w:rsid w:val="00A52C92"/>
    <w:rsid w:val="00A52D6F"/>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0F33"/>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022"/>
    <w:rsid w:val="00AA43A7"/>
    <w:rsid w:val="00AA529B"/>
    <w:rsid w:val="00AA53C2"/>
    <w:rsid w:val="00AA5546"/>
    <w:rsid w:val="00AA6479"/>
    <w:rsid w:val="00AA6755"/>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457"/>
    <w:rsid w:val="00B15E36"/>
    <w:rsid w:val="00B15E81"/>
    <w:rsid w:val="00B16B43"/>
    <w:rsid w:val="00B17350"/>
    <w:rsid w:val="00B17E93"/>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0F1E"/>
    <w:rsid w:val="00B3110B"/>
    <w:rsid w:val="00B31817"/>
    <w:rsid w:val="00B32D2F"/>
    <w:rsid w:val="00B33307"/>
    <w:rsid w:val="00B34E90"/>
    <w:rsid w:val="00B350AB"/>
    <w:rsid w:val="00B35633"/>
    <w:rsid w:val="00B3572C"/>
    <w:rsid w:val="00B35B68"/>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2BF"/>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5A6"/>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3CD7"/>
    <w:rsid w:val="00B744C3"/>
    <w:rsid w:val="00B746E7"/>
    <w:rsid w:val="00B7473B"/>
    <w:rsid w:val="00B74E0B"/>
    <w:rsid w:val="00B757C2"/>
    <w:rsid w:val="00B7612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267"/>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4F8"/>
    <w:rsid w:val="00BC6530"/>
    <w:rsid w:val="00BC6F80"/>
    <w:rsid w:val="00BC7B61"/>
    <w:rsid w:val="00BC7BDE"/>
    <w:rsid w:val="00BD028D"/>
    <w:rsid w:val="00BD085D"/>
    <w:rsid w:val="00BD0D01"/>
    <w:rsid w:val="00BD15A6"/>
    <w:rsid w:val="00BD15C9"/>
    <w:rsid w:val="00BD1A86"/>
    <w:rsid w:val="00BD1FD2"/>
    <w:rsid w:val="00BD22EF"/>
    <w:rsid w:val="00BD3EA8"/>
    <w:rsid w:val="00BD451C"/>
    <w:rsid w:val="00BD4BC1"/>
    <w:rsid w:val="00BD5ADE"/>
    <w:rsid w:val="00BD615B"/>
    <w:rsid w:val="00BE009C"/>
    <w:rsid w:val="00BE0483"/>
    <w:rsid w:val="00BE1741"/>
    <w:rsid w:val="00BE25FA"/>
    <w:rsid w:val="00BE281F"/>
    <w:rsid w:val="00BE3194"/>
    <w:rsid w:val="00BE37CF"/>
    <w:rsid w:val="00BE495F"/>
    <w:rsid w:val="00BE49DD"/>
    <w:rsid w:val="00BE5EB6"/>
    <w:rsid w:val="00BE62C3"/>
    <w:rsid w:val="00BE680C"/>
    <w:rsid w:val="00BE6963"/>
    <w:rsid w:val="00BE6976"/>
    <w:rsid w:val="00BE6C96"/>
    <w:rsid w:val="00BF0479"/>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28C"/>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3D4"/>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4E7"/>
    <w:rsid w:val="00C71C97"/>
    <w:rsid w:val="00C71EE2"/>
    <w:rsid w:val="00C721BE"/>
    <w:rsid w:val="00C7228C"/>
    <w:rsid w:val="00C73028"/>
    <w:rsid w:val="00C73067"/>
    <w:rsid w:val="00C733A8"/>
    <w:rsid w:val="00C74145"/>
    <w:rsid w:val="00C74FB8"/>
    <w:rsid w:val="00C75535"/>
    <w:rsid w:val="00C75679"/>
    <w:rsid w:val="00C7578B"/>
    <w:rsid w:val="00C7589C"/>
    <w:rsid w:val="00C7605A"/>
    <w:rsid w:val="00C77D66"/>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01C"/>
    <w:rsid w:val="00CB3137"/>
    <w:rsid w:val="00CB349E"/>
    <w:rsid w:val="00CB39CB"/>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004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45C"/>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969"/>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04"/>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8B1"/>
    <w:rsid w:val="00D75DE7"/>
    <w:rsid w:val="00D7719F"/>
    <w:rsid w:val="00D775E4"/>
    <w:rsid w:val="00D77B47"/>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1CC3"/>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74A"/>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06E"/>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0217"/>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074"/>
    <w:rsid w:val="00E518F3"/>
    <w:rsid w:val="00E51980"/>
    <w:rsid w:val="00E5222A"/>
    <w:rsid w:val="00E5258C"/>
    <w:rsid w:val="00E52623"/>
    <w:rsid w:val="00E52DAF"/>
    <w:rsid w:val="00E53229"/>
    <w:rsid w:val="00E54E31"/>
    <w:rsid w:val="00E56871"/>
    <w:rsid w:val="00E56DC9"/>
    <w:rsid w:val="00E5713C"/>
    <w:rsid w:val="00E5717A"/>
    <w:rsid w:val="00E57239"/>
    <w:rsid w:val="00E57743"/>
    <w:rsid w:val="00E57E54"/>
    <w:rsid w:val="00E6052E"/>
    <w:rsid w:val="00E60678"/>
    <w:rsid w:val="00E60D14"/>
    <w:rsid w:val="00E613D5"/>
    <w:rsid w:val="00E6164F"/>
    <w:rsid w:val="00E6183E"/>
    <w:rsid w:val="00E61DA1"/>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AAF"/>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09A0"/>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29DC"/>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3EC"/>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1EE"/>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2C12"/>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95C"/>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28FC"/>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68B5"/>
    <w:rsid w:val="00FD7160"/>
    <w:rsid w:val="00FD7697"/>
    <w:rsid w:val="00FD7D1A"/>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0F2"/>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974220328">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6B9B661C1EE44F45BFAF21F84C7C1B80"/>
        <w:category>
          <w:name w:val="Общие"/>
          <w:gallery w:val="placeholder"/>
        </w:category>
        <w:types>
          <w:type w:val="bbPlcHdr"/>
        </w:types>
        <w:behaviors>
          <w:behavior w:val="content"/>
        </w:behaviors>
        <w:guid w:val="{8EA74E0F-BC57-4108-B8C7-CB17A355D703}"/>
      </w:docPartPr>
      <w:docPartBody>
        <w:p w:rsidR="00383AAB" w:rsidRDefault="00084C3A">
          <w:pPr>
            <w:pStyle w:val="6B9B661C1EE44F45BFAF21F84C7C1B80"/>
          </w:pPr>
          <w:r>
            <w:rPr>
              <w:color w:val="808080" w:themeColor="background1" w:themeShade="80"/>
            </w:rPr>
            <w:t>Укажите документ или вид сведений</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Start w:id="30" w:name="НПлана"/>
        <w:bookmarkStart w:id="31" w:name="НПлана"/>
        <w:bookmarkStart w:id="32" w:name="НПлана"/>
        <w:bookmarkStart w:id="33" w:name="НПлана"/>
        <w:bookmarkStart w:id="34" w:name="НПлана"/>
        <w:bookmarkStart w:id="35" w:name="НПлана"/>
        <w:bookmarkStart w:id="36" w:name="НПлана"/>
        <w:bookmarkStart w:id="37" w:name="НПлана"/>
        <w:bookmarkStart w:id="38" w:name="НПлана"/>
        <w:bookmarkStart w:id="39" w:name="НПлана"/>
        <w:bookmarkStart w:id="40" w:name="НПлана"/>
        <w:bookmarkStart w:id="41" w:name="НПлана"/>
        <w:bookmarkStart w:id="42" w:name="НПлана"/>
        <w:bookmarkStart w:id="43" w:name="НПлана"/>
        <w:bookmarkStart w:id="44" w:name="НПлана"/>
        <w:bookmarkStart w:id="45" w:name="НПлана"/>
        <w:bookmarkStart w:id="46" w:name="НПлана"/>
        <w:bookmarkStart w:id="47" w:name="НПлана"/>
        <w:bookmarkStart w:id="48" w:name="НПлана"/>
        <w:bookmarkStart w:id="49" w:name="НПлана"/>
        <w:bookmarkStart w:id="50" w:name="НПлана"/>
        <w:bookmarkStart w:id="51" w:name="НПлана"/>
        <w:bookmarkStart w:id="52" w:name="НПлана"/>
        <w:bookmarkStart w:id="53" w:name="НПлана"/>
        <w:bookmarkStart w:id="54" w:name="НПлана"/>
        <w:bookmarkStart w:id="55" w:name="НПлана"/>
        <w:bookmarkStart w:id="56" w:name="НПлана"/>
        <w:bookmarkStart w:id="57" w:name="НПлана"/>
        <w:bookmarkStart w:id="58" w:name="НПлана"/>
        <w:bookmarkStart w:id="59" w:name="НПлана"/>
        <w:bookmarkStart w:id="60" w:name="НПлана"/>
        <w:bookmarkStart w:id="61" w:name="НПлана"/>
        <w:bookmarkStart w:id="62" w:name="НПлана"/>
        <w:bookmarkStart w:id="63" w:name="НПлана"/>
        <w:bookmarkStart w:id="64" w:name="НПлана"/>
        <w:bookmarkStart w:id="65" w:name="НПлана"/>
        <w:bookmarkStart w:id="66" w:name="НПлана"/>
        <w:bookmarkStart w:id="67" w:name="НПлана"/>
        <w:bookmarkStart w:id="68" w:name="НПлана"/>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docPartBody>
    </w:docPart>
    <w:docPart>
      <w:docPartPr>
        <w:name w:val="9C78B2FE41194C09A3C53F3D38C5D0EF"/>
        <w:category>
          <w:name w:val="Общие"/>
          <w:gallery w:val="placeholder"/>
        </w:category>
        <w:types>
          <w:type w:val="bbPlcHdr"/>
        </w:types>
        <w:behaviors>
          <w:behavior w:val="content"/>
        </w:behaviors>
        <w:guid w:val="{65FCCF8D-F3B3-4B15-A33F-970948FC879E}"/>
      </w:docPartPr>
      <w:docPartBody>
        <w:p w:rsidR="00000000" w:rsidRDefault="00742A3D" w:rsidP="00742A3D">
          <w:pPr>
            <w:pStyle w:val="9C78B2FE41194C09A3C53F3D38C5D0EF"/>
          </w:pPr>
          <w:bookmarkStart w:id="69" w:name="НПлана"/>
          <w:bookmarkStart w:id="70" w:name="НПлана"/>
          <w:bookmarkStart w:id="71" w:name="НПлана"/>
          <w:bookmarkEnd w:id="68"/>
          <w:bookmarkEnd w:id="69"/>
          <w:bookmarkEnd w:id="70"/>
          <w:r w:rsidRPr="00853F0C">
            <w:rPr>
              <w:rStyle w:val="a3"/>
            </w:rPr>
            <w:t xml:space="preserve">Место для ввода </w:t>
          </w:r>
          <w:r>
            <w:rPr>
              <w:rStyle w:val="a3"/>
            </w:rPr>
            <w:t>номера</w:t>
          </w:r>
          <w:bookmarkEnd w:id="71"/>
        </w:p>
      </w:docPartBody>
    </w:docPart>
    <w:docPart>
      <w:docPartPr>
        <w:name w:val="70658E63D9634FA1B1BC072544CD8F83"/>
        <w:category>
          <w:name w:val="Общие"/>
          <w:gallery w:val="placeholder"/>
        </w:category>
        <w:types>
          <w:type w:val="bbPlcHdr"/>
        </w:types>
        <w:behaviors>
          <w:behavior w:val="content"/>
        </w:behaviors>
        <w:guid w:val="{5A290CF4-900D-4CFA-A632-55FE40C239B5}"/>
      </w:docPartPr>
      <w:docPartBody>
        <w:p w:rsidR="00000000" w:rsidRDefault="00742A3D" w:rsidP="00742A3D">
          <w:pPr>
            <w:pStyle w:val="70658E63D9634FA1B1BC072544CD8F83"/>
          </w:pPr>
          <w:bookmarkStart w:id="72" w:name="НПлана"/>
          <w:r w:rsidRPr="00853F0C">
            <w:rPr>
              <w:rStyle w:val="a3"/>
            </w:rPr>
            <w:t xml:space="preserve">Место для ввода </w:t>
          </w:r>
          <w:r>
            <w:rPr>
              <w:rStyle w:val="a3"/>
            </w:rPr>
            <w:t>номера</w:t>
          </w:r>
          <w:bookmarkEnd w:id="72"/>
        </w:p>
      </w:docPartBody>
    </w:docPart>
    <w:docPart>
      <w:docPartPr>
        <w:name w:val="D8E460F0E56E4465851131BD159E4C70"/>
        <w:category>
          <w:name w:val="Общие"/>
          <w:gallery w:val="placeholder"/>
        </w:category>
        <w:types>
          <w:type w:val="bbPlcHdr"/>
        </w:types>
        <w:behaviors>
          <w:behavior w:val="content"/>
        </w:behaviors>
        <w:guid w:val="{EAACDB4F-B292-4050-90C4-276D5F6EFD8C}"/>
      </w:docPartPr>
      <w:docPartBody>
        <w:p w:rsidR="00000000" w:rsidRDefault="00742A3D" w:rsidP="00742A3D">
          <w:pPr>
            <w:pStyle w:val="D8E460F0E56E4465851131BD159E4C70"/>
          </w:pPr>
          <w:bookmarkStart w:id="73" w:name="НПлана"/>
          <w:r w:rsidRPr="00853F0C">
            <w:rPr>
              <w:rStyle w:val="a3"/>
            </w:rPr>
            <w:t xml:space="preserve">Место для ввода </w:t>
          </w:r>
          <w:r>
            <w:rPr>
              <w:rStyle w:val="a3"/>
            </w:rPr>
            <w:t>номера</w:t>
          </w:r>
          <w:bookmarkEnd w:id="73"/>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0A0E4A"/>
    <w:rsid w:val="00120EF8"/>
    <w:rsid w:val="00126C9E"/>
    <w:rsid w:val="0013587E"/>
    <w:rsid w:val="00193454"/>
    <w:rsid w:val="00206F26"/>
    <w:rsid w:val="002441E5"/>
    <w:rsid w:val="0025124B"/>
    <w:rsid w:val="00265744"/>
    <w:rsid w:val="003378CC"/>
    <w:rsid w:val="00381091"/>
    <w:rsid w:val="00383AAB"/>
    <w:rsid w:val="003E1032"/>
    <w:rsid w:val="004479FF"/>
    <w:rsid w:val="00462B39"/>
    <w:rsid w:val="00524E82"/>
    <w:rsid w:val="00556A8B"/>
    <w:rsid w:val="00562C75"/>
    <w:rsid w:val="005C53D2"/>
    <w:rsid w:val="005D7DE0"/>
    <w:rsid w:val="005E4FF0"/>
    <w:rsid w:val="00677C33"/>
    <w:rsid w:val="006960D2"/>
    <w:rsid w:val="00701930"/>
    <w:rsid w:val="00742A3D"/>
    <w:rsid w:val="007658D0"/>
    <w:rsid w:val="00774093"/>
    <w:rsid w:val="0078504C"/>
    <w:rsid w:val="007A459D"/>
    <w:rsid w:val="007B0720"/>
    <w:rsid w:val="0082233D"/>
    <w:rsid w:val="008376F3"/>
    <w:rsid w:val="00840A67"/>
    <w:rsid w:val="00877626"/>
    <w:rsid w:val="00891698"/>
    <w:rsid w:val="008F0EFA"/>
    <w:rsid w:val="00910168"/>
    <w:rsid w:val="00945D5D"/>
    <w:rsid w:val="00992451"/>
    <w:rsid w:val="009A15AC"/>
    <w:rsid w:val="009D789D"/>
    <w:rsid w:val="009E3F8C"/>
    <w:rsid w:val="00A01F1E"/>
    <w:rsid w:val="00A100EC"/>
    <w:rsid w:val="00A119E0"/>
    <w:rsid w:val="00A42B98"/>
    <w:rsid w:val="00B3066B"/>
    <w:rsid w:val="00B60E2B"/>
    <w:rsid w:val="00B67D72"/>
    <w:rsid w:val="00BA3BCB"/>
    <w:rsid w:val="00C02C94"/>
    <w:rsid w:val="00C17988"/>
    <w:rsid w:val="00C5635B"/>
    <w:rsid w:val="00CE3C53"/>
    <w:rsid w:val="00D01E09"/>
    <w:rsid w:val="00D54C57"/>
    <w:rsid w:val="00D81FCC"/>
    <w:rsid w:val="00D97A4D"/>
    <w:rsid w:val="00DB0143"/>
    <w:rsid w:val="00E65E1C"/>
    <w:rsid w:val="00E80DF9"/>
    <w:rsid w:val="00EB49DC"/>
    <w:rsid w:val="00ED1631"/>
    <w:rsid w:val="00F064ED"/>
    <w:rsid w:val="00F306EF"/>
    <w:rsid w:val="00FD0331"/>
    <w:rsid w:val="00FE192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742A3D"/>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3FC7FE6DC07F4F7E800ED981EC02BE60">
    <w:name w:val="3FC7FE6DC07F4F7E800ED981EC02BE60"/>
    <w:rsid w:val="00562C75"/>
  </w:style>
  <w:style w:type="paragraph" w:customStyle="1" w:styleId="93F08529997249A0AEA3FDAB40AE5E03">
    <w:name w:val="93F08529997249A0AEA3FDAB40AE5E03"/>
  </w:style>
  <w:style w:type="paragraph" w:customStyle="1" w:styleId="87E31F6AD9724E68AC007C0E112748B8">
    <w:name w:val="87E31F6AD9724E68AC007C0E112748B8"/>
    <w:rsid w:val="00562C75"/>
  </w:style>
  <w:style w:type="paragraph" w:customStyle="1" w:styleId="EA12B715EA40440B8ECB54FC6987B2FB">
    <w:name w:val="EA12B715EA40440B8ECB54FC6987B2FB"/>
    <w:rsid w:val="00562C75"/>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19E1F11ED77A447D9A176A6FF7504215">
    <w:name w:val="19E1F11ED77A447D9A176A6FF7504215"/>
    <w:rsid w:val="0078504C"/>
  </w:style>
  <w:style w:type="paragraph" w:customStyle="1" w:styleId="2D254341635B4A9DA615D6CB1B2D03FC">
    <w:name w:val="2D254341635B4A9DA615D6CB1B2D03FC"/>
    <w:rsid w:val="007A459D"/>
  </w:style>
  <w:style w:type="paragraph" w:customStyle="1" w:styleId="5DCEF89F64854FA199DD5DC756B032A7">
    <w:name w:val="5DCEF89F64854FA199DD5DC756B032A7"/>
    <w:rsid w:val="00840A67"/>
  </w:style>
  <w:style w:type="paragraph" w:customStyle="1" w:styleId="FDF0FBF43D83499A8C525F8DAC3CE1F5">
    <w:name w:val="FDF0FBF43D83499A8C525F8DAC3CE1F5"/>
    <w:rsid w:val="00840A67"/>
  </w:style>
  <w:style w:type="paragraph" w:customStyle="1" w:styleId="0FD5603062D8481DBC41288D8E342409">
    <w:name w:val="0FD5603062D8481DBC41288D8E342409"/>
    <w:rsid w:val="00840A67"/>
  </w:style>
  <w:style w:type="paragraph" w:customStyle="1" w:styleId="303F74EC90B34AC0917068205CAF45FB">
    <w:name w:val="303F74EC90B34AC0917068205CAF45FB"/>
    <w:rsid w:val="008F0EFA"/>
  </w:style>
  <w:style w:type="paragraph" w:customStyle="1" w:styleId="956663395A364C909268130AC8E40594">
    <w:name w:val="956663395A364C909268130AC8E40594"/>
    <w:rsid w:val="008F0EFA"/>
  </w:style>
  <w:style w:type="paragraph" w:customStyle="1" w:styleId="284588DC953B4F0ABBF852F5D06E5161">
    <w:name w:val="284588DC953B4F0ABBF852F5D06E5161"/>
    <w:rsid w:val="008F0EFA"/>
  </w:style>
  <w:style w:type="paragraph" w:customStyle="1" w:styleId="60F72B8CD83344388BAA6F6A8F3F86EA">
    <w:name w:val="60F72B8CD83344388BAA6F6A8F3F86EA"/>
    <w:rsid w:val="00462B39"/>
  </w:style>
  <w:style w:type="paragraph" w:customStyle="1" w:styleId="4F35DF94AB384072BFE48C71B5161686">
    <w:name w:val="4F35DF94AB384072BFE48C71B5161686"/>
    <w:rsid w:val="00462B39"/>
  </w:style>
  <w:style w:type="paragraph" w:customStyle="1" w:styleId="22557AED4458424484317581DF5C6079">
    <w:name w:val="22557AED4458424484317581DF5C6079"/>
    <w:rsid w:val="00462B39"/>
  </w:style>
  <w:style w:type="paragraph" w:customStyle="1" w:styleId="7367A9A3DAC54FA29E9E904C3BAE81A7">
    <w:name w:val="7367A9A3DAC54FA29E9E904C3BAE81A7"/>
    <w:rsid w:val="00CE3C53"/>
  </w:style>
  <w:style w:type="paragraph" w:customStyle="1" w:styleId="5A6611BD2626460687B43A3C50A3DD33">
    <w:name w:val="5A6611BD2626460687B43A3C50A3DD33"/>
    <w:rsid w:val="00CE3C53"/>
  </w:style>
  <w:style w:type="paragraph" w:customStyle="1" w:styleId="4A5B9839A1904EB5AB1F8002791209E1">
    <w:name w:val="4A5B9839A1904EB5AB1F8002791209E1"/>
    <w:rsid w:val="00CE3C53"/>
  </w:style>
  <w:style w:type="paragraph" w:customStyle="1" w:styleId="2F9F417E891442328C108A99C000FF19">
    <w:name w:val="2F9F417E891442328C108A99C000FF19"/>
    <w:rsid w:val="00CE3C53"/>
  </w:style>
  <w:style w:type="paragraph" w:customStyle="1" w:styleId="3F2FEC9BB13743F981A932C9159A0123">
    <w:name w:val="3F2FEC9BB13743F981A932C9159A0123"/>
    <w:rsid w:val="00CE3C53"/>
  </w:style>
  <w:style w:type="paragraph" w:customStyle="1" w:styleId="15544ED0FF2646AAA1C0DA6559740E15">
    <w:name w:val="15544ED0FF2646AAA1C0DA6559740E15"/>
    <w:rsid w:val="00CE3C53"/>
  </w:style>
  <w:style w:type="paragraph" w:customStyle="1" w:styleId="4367D407190F4147909E414B282AEF16">
    <w:name w:val="4367D407190F4147909E414B282AEF16"/>
    <w:rsid w:val="007658D0"/>
  </w:style>
  <w:style w:type="paragraph" w:customStyle="1" w:styleId="96901C04B06749E8AFE9E041C53FF58E">
    <w:name w:val="96901C04B06749E8AFE9E041C53FF58E"/>
    <w:rsid w:val="007658D0"/>
  </w:style>
  <w:style w:type="paragraph" w:customStyle="1" w:styleId="0C40FBD1143A484D881C0C8677422421">
    <w:name w:val="0C40FBD1143A484D881C0C8677422421"/>
    <w:rsid w:val="007658D0"/>
  </w:style>
  <w:style w:type="paragraph" w:customStyle="1" w:styleId="D1F515D9BBA84A41AA4A73BBD46A4756">
    <w:name w:val="D1F515D9BBA84A41AA4A73BBD46A4756"/>
    <w:rsid w:val="00120EF8"/>
  </w:style>
  <w:style w:type="paragraph" w:customStyle="1" w:styleId="48363F18516440D0A97C9CD0CCD6A227">
    <w:name w:val="48363F18516440D0A97C9CD0CCD6A227"/>
    <w:rsid w:val="00120EF8"/>
  </w:style>
  <w:style w:type="paragraph" w:customStyle="1" w:styleId="4C2DC344289948319F76712DACE7AD7E">
    <w:name w:val="4C2DC344289948319F76712DACE7AD7E"/>
    <w:rsid w:val="00120EF8"/>
  </w:style>
  <w:style w:type="paragraph" w:customStyle="1" w:styleId="F10AE75411C34801BA6FF67792226A74">
    <w:name w:val="F10AE75411C34801BA6FF67792226A74"/>
    <w:rsid w:val="00945D5D"/>
  </w:style>
  <w:style w:type="paragraph" w:customStyle="1" w:styleId="E70D9C43D4F0426B8E0950A2895CFD92">
    <w:name w:val="E70D9C43D4F0426B8E0950A2895CFD92"/>
    <w:rsid w:val="00945D5D"/>
  </w:style>
  <w:style w:type="paragraph" w:customStyle="1" w:styleId="2A382E1B884D403987DB45AFA556E303">
    <w:name w:val="2A382E1B884D403987DB45AFA556E303"/>
    <w:rsid w:val="00945D5D"/>
  </w:style>
  <w:style w:type="paragraph" w:customStyle="1" w:styleId="0D5C22BDD2BB4844AE3BFE8D3C4CD71B">
    <w:name w:val="0D5C22BDD2BB4844AE3BFE8D3C4CD71B"/>
    <w:rsid w:val="00B3066B"/>
  </w:style>
  <w:style w:type="paragraph" w:customStyle="1" w:styleId="F3F16B90EBC54E6FBC636B27D5604055">
    <w:name w:val="F3F16B90EBC54E6FBC636B27D5604055"/>
    <w:rsid w:val="00B3066B"/>
  </w:style>
  <w:style w:type="paragraph" w:customStyle="1" w:styleId="C92BE6AD335243EA859873163A1A97A7">
    <w:name w:val="C92BE6AD335243EA859873163A1A97A7"/>
    <w:rsid w:val="00B3066B"/>
  </w:style>
  <w:style w:type="paragraph" w:customStyle="1" w:styleId="29310B8E88164DB6959E1D1A7D739DA0">
    <w:name w:val="29310B8E88164DB6959E1D1A7D739DA0"/>
    <w:rsid w:val="00FE1920"/>
  </w:style>
  <w:style w:type="paragraph" w:customStyle="1" w:styleId="E00292E1122B4AC58BC941173E654CE3">
    <w:name w:val="E00292E1122B4AC58BC941173E654CE3"/>
    <w:rsid w:val="00FE1920"/>
  </w:style>
  <w:style w:type="paragraph" w:customStyle="1" w:styleId="3929EA41FE734FACA7009739B14C87B7">
    <w:name w:val="3929EA41FE734FACA7009739B14C87B7"/>
    <w:rsid w:val="00FE1920"/>
  </w:style>
  <w:style w:type="paragraph" w:customStyle="1" w:styleId="4122630C7A994B7D80B162445558D366">
    <w:name w:val="4122630C7A994B7D80B162445558D366"/>
    <w:rsid w:val="00A42B98"/>
  </w:style>
  <w:style w:type="paragraph" w:customStyle="1" w:styleId="03CE441D6E414BF3959D2C67CDEF0451">
    <w:name w:val="03CE441D6E414BF3959D2C67CDEF0451"/>
    <w:rsid w:val="00A42B98"/>
  </w:style>
  <w:style w:type="paragraph" w:customStyle="1" w:styleId="C20EDC4E5380441F8D4A1FB6D6C24568">
    <w:name w:val="C20EDC4E5380441F8D4A1FB6D6C24568"/>
    <w:rsid w:val="00A42B98"/>
  </w:style>
  <w:style w:type="paragraph" w:customStyle="1" w:styleId="9C78B2FE41194C09A3C53F3D38C5D0EF">
    <w:name w:val="9C78B2FE41194C09A3C53F3D38C5D0EF"/>
    <w:rsid w:val="00742A3D"/>
  </w:style>
  <w:style w:type="paragraph" w:customStyle="1" w:styleId="70658E63D9634FA1B1BC072544CD8F83">
    <w:name w:val="70658E63D9634FA1B1BC072544CD8F83"/>
    <w:rsid w:val="00742A3D"/>
  </w:style>
  <w:style w:type="paragraph" w:customStyle="1" w:styleId="D8E460F0E56E4465851131BD159E4C70">
    <w:name w:val="D8E460F0E56E4465851131BD159E4C70"/>
    <w:rsid w:val="00742A3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318</TotalTime>
  <Pages>1</Pages>
  <Words>8474</Words>
  <Characters>48303</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56664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136</cp:revision>
  <cp:lastPrinted>2024-07-22T02:05:00Z</cp:lastPrinted>
  <dcterms:created xsi:type="dcterms:W3CDTF">2024-02-19T06:42:00Z</dcterms:created>
  <dcterms:modified xsi:type="dcterms:W3CDTF">2024-07-22T02:05:00Z</dcterms:modified>
  <cp:category>Шаблоны</cp:category>
</cp:coreProperties>
</file>